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7A" w:rsidRDefault="003A137A" w:rsidP="00BD3F04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6.2pt;margin-top:18.6pt;width:56.4pt;height:67.8pt;z-index:251667456">
            <v:imagedata r:id="rId6" o:title=""/>
            <o:lock v:ext="edit" aspectratio="f"/>
          </v:shape>
          <o:OLEObject Type="Embed" ProgID="CorelPHOTOPAINT.Image.13" ShapeID="_x0000_s1026" DrawAspect="Content" ObjectID="_1604903694" r:id="rId7"/>
        </w:pict>
      </w:r>
    </w:p>
    <w:p w:rsidR="003A137A" w:rsidRDefault="003A137A" w:rsidP="00BD3F04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Pr="00121538" w:rsidRDefault="003A137A" w:rsidP="00BD3F04">
      <w:pPr>
        <w:rPr>
          <w:sz w:val="36"/>
          <w:szCs w:val="36"/>
        </w:rPr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137A" w:rsidRPr="00A20EC5" w:rsidTr="00BD3F04">
        <w:tc>
          <w:tcPr>
            <w:tcW w:w="9606" w:type="dxa"/>
          </w:tcPr>
          <w:p w:rsidR="003A137A" w:rsidRPr="004F2134" w:rsidRDefault="003A137A" w:rsidP="00BD3F04">
            <w:pPr>
              <w:pStyle w:val="Heading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4F2134">
              <w:rPr>
                <w:rFonts w:ascii="Times New Roman" w:hAnsi="Times New Roman"/>
                <w:color w:val="auto"/>
                <w:sz w:val="36"/>
                <w:szCs w:val="36"/>
              </w:rPr>
              <w:t>АДМИНИСТРАЦИЯ НАРОВЧАТСКОГО РАЙОНА</w:t>
            </w:r>
          </w:p>
        </w:tc>
      </w:tr>
      <w:tr w:rsidR="003A137A" w:rsidRPr="00A20EC5" w:rsidTr="00BD3F04">
        <w:trPr>
          <w:trHeight w:val="397"/>
        </w:trPr>
        <w:tc>
          <w:tcPr>
            <w:tcW w:w="9606" w:type="dxa"/>
            <w:vAlign w:val="center"/>
          </w:tcPr>
          <w:p w:rsidR="003A137A" w:rsidRPr="004F2134" w:rsidRDefault="003A137A" w:rsidP="00BD3F04">
            <w:pPr>
              <w:pStyle w:val="Heading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4F2134">
              <w:rPr>
                <w:rFonts w:ascii="Times New Roman" w:hAnsi="Times New Roman"/>
                <w:color w:val="auto"/>
                <w:sz w:val="36"/>
                <w:szCs w:val="36"/>
              </w:rPr>
              <w:t>ПЕНЗЕНСКОЙ ОБЛАСТИ</w:t>
            </w:r>
          </w:p>
        </w:tc>
      </w:tr>
      <w:tr w:rsidR="003A137A" w:rsidRPr="00A20EC5" w:rsidTr="00BD3F04">
        <w:trPr>
          <w:trHeight w:val="227"/>
        </w:trPr>
        <w:tc>
          <w:tcPr>
            <w:tcW w:w="9606" w:type="dxa"/>
          </w:tcPr>
          <w:p w:rsidR="003A137A" w:rsidRPr="004F2134" w:rsidRDefault="003A137A" w:rsidP="00BD3F04">
            <w:pPr>
              <w:pStyle w:val="Heading3"/>
              <w:spacing w:before="0"/>
              <w:jc w:val="center"/>
              <w:rPr>
                <w:rFonts w:ascii="Times New Roman" w:hAnsi="Times New Roman"/>
                <w:color w:val="auto"/>
                <w:sz w:val="36"/>
                <w:szCs w:val="36"/>
              </w:rPr>
            </w:pPr>
          </w:p>
        </w:tc>
      </w:tr>
      <w:tr w:rsidR="003A137A" w:rsidRPr="00A20EC5" w:rsidTr="00BD3F04">
        <w:trPr>
          <w:trHeight w:val="542"/>
        </w:trPr>
        <w:tc>
          <w:tcPr>
            <w:tcW w:w="9606" w:type="dxa"/>
            <w:vAlign w:val="center"/>
          </w:tcPr>
          <w:p w:rsidR="003A137A" w:rsidRPr="004F2134" w:rsidRDefault="003A137A" w:rsidP="00BD3F04">
            <w:pPr>
              <w:pStyle w:val="Heading3"/>
              <w:spacing w:befor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F2134">
              <w:rPr>
                <w:rFonts w:ascii="Times New Roman" w:hAnsi="Times New Roman"/>
                <w:color w:val="auto"/>
                <w:sz w:val="28"/>
                <w:szCs w:val="28"/>
              </w:rPr>
              <w:t>ПОСТАНОВЛЕНИЕ</w:t>
            </w:r>
          </w:p>
        </w:tc>
      </w:tr>
    </w:tbl>
    <w:p w:rsidR="003A137A" w:rsidRPr="007E0288" w:rsidRDefault="003A137A" w:rsidP="00BD3F04">
      <w:pPr>
        <w:spacing w:line="192" w:lineRule="auto"/>
        <w:jc w:val="center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A137A" w:rsidRPr="00886995" w:rsidTr="00BD3F04">
        <w:tc>
          <w:tcPr>
            <w:tcW w:w="284" w:type="dxa"/>
            <w:vAlign w:val="bottom"/>
          </w:tcPr>
          <w:p w:rsidR="003A137A" w:rsidRPr="00886995" w:rsidRDefault="003A137A" w:rsidP="00BD3F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A137A" w:rsidRPr="00886995" w:rsidRDefault="003A137A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</w:tcPr>
          <w:p w:rsidR="003A137A" w:rsidRPr="00886995" w:rsidRDefault="003A137A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A137A" w:rsidRPr="00886995" w:rsidRDefault="003A137A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37A" w:rsidRPr="00886995" w:rsidTr="00BD3F04">
        <w:tc>
          <w:tcPr>
            <w:tcW w:w="4650" w:type="dxa"/>
            <w:gridSpan w:val="4"/>
          </w:tcPr>
          <w:p w:rsidR="003A137A" w:rsidRPr="00886995" w:rsidRDefault="003A137A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3A137A" w:rsidRPr="00886995" w:rsidRDefault="003A137A" w:rsidP="00BD3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6995">
              <w:rPr>
                <w:rFonts w:ascii="Times New Roman" w:hAnsi="Times New Roman" w:cs="Times New Roman"/>
              </w:rPr>
              <w:t>с. Наровчат</w:t>
            </w: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Pr="00CD6F1D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942B9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42B9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"Предоставления</w:t>
      </w:r>
      <w:r w:rsidRPr="00942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градостроительного плана земельного участка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"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137A" w:rsidRPr="00EA2641" w:rsidRDefault="003A137A" w:rsidP="00E6142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В целях приведения в соответствие с действующим законодательством, </w:t>
      </w:r>
      <w:r w:rsidRPr="00942B95">
        <w:rPr>
          <w:rFonts w:ascii="Times New Roman" w:hAnsi="Times New Roman"/>
          <w:sz w:val="28"/>
          <w:szCs w:val="28"/>
        </w:rPr>
        <w:t xml:space="preserve">руководствуясь постановлениями администрации </w:t>
      </w:r>
      <w:r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5B5FD8">
        <w:rPr>
          <w:i/>
          <w:sz w:val="28"/>
          <w:szCs w:val="28"/>
        </w:rPr>
        <w:t xml:space="preserve"> </w:t>
      </w:r>
      <w:r w:rsidRPr="00CD7C96">
        <w:rPr>
          <w:rFonts w:ascii="Times New Roman" w:hAnsi="Times New Roman"/>
          <w:i/>
          <w:color w:val="FF0000"/>
          <w:sz w:val="28"/>
          <w:szCs w:val="28"/>
        </w:rPr>
        <w:t>от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21.07.2011</w:t>
      </w:r>
      <w:r w:rsidRPr="00CD7C96">
        <w:rPr>
          <w:rFonts w:ascii="Times New Roman" w:hAnsi="Times New Roman"/>
          <w:i/>
          <w:color w:val="FF0000"/>
          <w:sz w:val="28"/>
          <w:szCs w:val="28"/>
        </w:rPr>
        <w:t xml:space="preserve"> № </w:t>
      </w:r>
      <w:r>
        <w:rPr>
          <w:rFonts w:ascii="Times New Roman" w:hAnsi="Times New Roman"/>
          <w:i/>
          <w:color w:val="FF0000"/>
          <w:sz w:val="28"/>
          <w:szCs w:val="28"/>
        </w:rPr>
        <w:t>176 "</w:t>
      </w:r>
      <w:r w:rsidRPr="00337049">
        <w:rPr>
          <w:rFonts w:ascii="Times New Roman" w:hAnsi="Times New Roman"/>
          <w:i/>
          <w:color w:val="FF000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</w:t>
      </w:r>
      <w:r w:rsidRPr="00337049">
        <w:rPr>
          <w:rFonts w:ascii="Times New Roman" w:hAnsi="Times New Roman"/>
          <w:i/>
        </w:rPr>
        <w:t xml:space="preserve"> </w:t>
      </w:r>
      <w:r w:rsidRPr="00337049"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AC23AF">
        <w:rPr>
          <w:rFonts w:ascii="Times New Roman" w:hAnsi="Times New Roman"/>
          <w:i/>
          <w:color w:val="FF0000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C23AF">
        <w:rPr>
          <w:rFonts w:ascii="Times New Roman" w:hAnsi="Times New Roman"/>
          <w:color w:val="FF0000"/>
          <w:sz w:val="28"/>
          <w:szCs w:val="28"/>
        </w:rPr>
        <w:t xml:space="preserve">от </w:t>
      </w:r>
      <w:r w:rsidRPr="00AC23AF">
        <w:rPr>
          <w:rFonts w:ascii="Times New Roman" w:hAnsi="Times New Roman"/>
          <w:i/>
          <w:color w:val="FF0000"/>
          <w:sz w:val="28"/>
          <w:szCs w:val="28"/>
        </w:rPr>
        <w:t>19.07.2016</w:t>
      </w:r>
      <w:r w:rsidRPr="00AC23AF">
        <w:rPr>
          <w:rFonts w:ascii="Times New Roman" w:hAnsi="Times New Roman"/>
          <w:color w:val="FF0000"/>
          <w:sz w:val="28"/>
          <w:szCs w:val="28"/>
        </w:rPr>
        <w:t xml:space="preserve"> №</w:t>
      </w:r>
      <w:r w:rsidRPr="005B5F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FF0000"/>
          <w:sz w:val="28"/>
          <w:szCs w:val="28"/>
        </w:rPr>
        <w:t>163</w:t>
      </w:r>
      <w:r w:rsidRPr="005B5FD8">
        <w:rPr>
          <w:rFonts w:ascii="Times New Roman" w:hAnsi="Times New Roman"/>
          <w:sz w:val="28"/>
          <w:szCs w:val="28"/>
        </w:rPr>
        <w:t xml:space="preserve"> </w:t>
      </w:r>
      <w:r w:rsidRPr="00337049">
        <w:rPr>
          <w:rFonts w:ascii="Times New Roman" w:hAnsi="Times New Roman"/>
          <w:i/>
          <w:color w:val="FF0000"/>
          <w:sz w:val="28"/>
          <w:szCs w:val="28"/>
        </w:rPr>
        <w:t>"Об утверждении Реестра муниципальных услуг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(функций) Наровчатского района Пензенской области"</w:t>
      </w:r>
      <w:r w:rsidRPr="00EA2641">
        <w:rPr>
          <w:rFonts w:ascii="Times New Roman" w:hAnsi="Times New Roman"/>
          <w:sz w:val="28"/>
          <w:szCs w:val="28"/>
        </w:rPr>
        <w:t xml:space="preserve">, </w:t>
      </w:r>
      <w:hyperlink r:id="rId8">
        <w:r w:rsidRPr="00EA2641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Pr="00903F44">
        <w:rPr>
          <w:rFonts w:ascii="Times New Roman" w:hAnsi="Times New Roman"/>
          <w:i/>
          <w:color w:val="C00000"/>
          <w:sz w:val="28"/>
          <w:szCs w:val="28"/>
        </w:rPr>
        <w:t xml:space="preserve">18 </w:t>
      </w:r>
      <w:r w:rsidRPr="00EA2641">
        <w:rPr>
          <w:rFonts w:ascii="Times New Roman" w:hAnsi="Times New Roman"/>
          <w:sz w:val="28"/>
          <w:szCs w:val="28"/>
        </w:rPr>
        <w:t>Устава</w:t>
      </w:r>
      <w:r w:rsidRPr="00903F44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EA2641">
        <w:rPr>
          <w:rFonts w:ascii="Times New Roman" w:hAnsi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EA2641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3A137A" w:rsidRDefault="003A137A" w:rsidP="00E6142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прилагаемый</w:t>
      </w:r>
      <w:r w:rsidRPr="00942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42B95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w:anchor="P31">
        <w:r w:rsidRPr="00942B9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942B9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 w:cs="Times New Roman"/>
          <w:color w:val="auto"/>
          <w:sz w:val="28"/>
          <w:szCs w:val="28"/>
        </w:rPr>
        <w:t>"Предоставление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плана земельного участка</w:t>
      </w:r>
      <w:r>
        <w:rPr>
          <w:rFonts w:ascii="Times New Roman" w:hAnsi="Times New Roman" w:cs="Times New Roman"/>
          <w:color w:val="auto"/>
          <w:sz w:val="28"/>
          <w:szCs w:val="28"/>
        </w:rPr>
        <w:t>".</w:t>
      </w:r>
    </w:p>
    <w:p w:rsidR="003A137A" w:rsidRDefault="003A137A" w:rsidP="001B11C5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Признать утратившим силу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постановлением администрации </w:t>
      </w:r>
      <w:r w:rsidRPr="00E6142E">
        <w:rPr>
          <w:rFonts w:ascii="Times New Roman" w:hAnsi="Times New Roman" w:cs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E6142E">
        <w:rPr>
          <w:rFonts w:ascii="Times New Roman" w:hAnsi="Times New Roman" w:cs="Times New Roman"/>
          <w:i/>
          <w:color w:val="auto"/>
        </w:rPr>
        <w:t xml:space="preserve"> </w:t>
      </w:r>
      <w:r w:rsidRPr="00E6142E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Pr="00E6142E">
        <w:rPr>
          <w:rFonts w:ascii="Times New Roman" w:hAnsi="Times New Roman" w:cs="Times New Roman"/>
          <w:i/>
          <w:color w:val="FF0000"/>
          <w:sz w:val="28"/>
          <w:szCs w:val="28"/>
        </w:rPr>
        <w:t>03.12.2015</w:t>
      </w:r>
      <w:r w:rsidRPr="00E6142E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Pr="00E6142E">
        <w:rPr>
          <w:rFonts w:ascii="Times New Roman" w:hAnsi="Times New Roman" w:cs="Times New Roman"/>
          <w:i/>
          <w:color w:val="FF0000"/>
          <w:sz w:val="28"/>
          <w:szCs w:val="28"/>
        </w:rPr>
        <w:t>207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"Об утверждении административных регламентов предоставления Администрацией Наровчатского района муниципальных услуг" :</w:t>
      </w:r>
    </w:p>
    <w:p w:rsidR="003A137A" w:rsidRDefault="003A137A" w:rsidP="001B11C5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- от 04.03.2016 №36 "О внесении изменений в постановление администрации Наровчатского района Пензенской области 03.12.2015 №207";</w:t>
      </w:r>
    </w:p>
    <w:p w:rsidR="003A137A" w:rsidRPr="003F42CD" w:rsidRDefault="003A137A" w:rsidP="00141FE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- от 30.10.2017 №236 "О внесении изменений в постановление администрации Наровчатского района Пензенской области 03.12.2015 №207";</w:t>
      </w:r>
    </w:p>
    <w:p w:rsidR="003A137A" w:rsidRDefault="003A137A" w:rsidP="00141FE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- от 30.07.2018 №145 "О внесении изменений в постановление администрации Наровчатского района Пензенской области 03.12.2015 №207";</w:t>
      </w:r>
    </w:p>
    <w:p w:rsidR="003A137A" w:rsidRPr="003F42CD" w:rsidRDefault="003A137A" w:rsidP="00141FE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- от 18.09.2018 №185 "О внесении изменений в постановление администрации Наровчатского района Пензенской области 03.12.2015 №207".</w:t>
      </w:r>
    </w:p>
    <w:p w:rsidR="003A137A" w:rsidRDefault="003A137A" w:rsidP="001B11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7603A">
        <w:rPr>
          <w:rFonts w:ascii="Times New Roman" w:hAnsi="Times New Roman"/>
          <w:sz w:val="28"/>
          <w:szCs w:val="28"/>
        </w:rPr>
        <w:t xml:space="preserve">. </w:t>
      </w:r>
      <w:r w:rsidRPr="00D3641E">
        <w:rPr>
          <w:rFonts w:ascii="Times New Roman" w:hAnsi="Times New Roman"/>
          <w:i/>
          <w:color w:val="FF0000"/>
          <w:sz w:val="28"/>
          <w:szCs w:val="28"/>
        </w:rPr>
        <w:t>Опубликовать настоящее постановление в информационном бюллетене Наровчатского района Пензенской области "Наровчатские районные ведомости"</w:t>
      </w:r>
      <w:r w:rsidRPr="005B5FD8">
        <w:rPr>
          <w:rFonts w:ascii="Times New Roman" w:hAnsi="Times New Roman"/>
          <w:sz w:val="28"/>
          <w:szCs w:val="28"/>
        </w:rPr>
        <w:t xml:space="preserve"> и </w:t>
      </w:r>
      <w:r w:rsidRPr="00D8769B">
        <w:rPr>
          <w:rFonts w:ascii="Times New Roman" w:hAnsi="Times New Roman"/>
          <w:i/>
          <w:color w:val="FF0000"/>
          <w:sz w:val="28"/>
          <w:szCs w:val="28"/>
        </w:rPr>
        <w:t>разместить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5FD8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/>
          <w:i/>
          <w:color w:val="FF0000"/>
          <w:sz w:val="28"/>
          <w:szCs w:val="28"/>
        </w:rPr>
        <w:t>Наровчатского района Пензенской области</w:t>
      </w:r>
      <w:r w:rsidRPr="005B5FD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"</w:t>
      </w:r>
      <w:r w:rsidRPr="005B5FD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"</w:t>
      </w:r>
      <w:r w:rsidRPr="005B5FD8">
        <w:rPr>
          <w:rFonts w:ascii="Times New Roman" w:hAnsi="Times New Roman"/>
          <w:sz w:val="28"/>
          <w:szCs w:val="28"/>
        </w:rPr>
        <w:t>.</w:t>
      </w:r>
    </w:p>
    <w:p w:rsidR="003A137A" w:rsidRDefault="003A137A" w:rsidP="00803DBB">
      <w:pPr>
        <w:pStyle w:val="BodyText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137A" w:rsidRPr="0047603A" w:rsidRDefault="003A137A" w:rsidP="00803DBB">
      <w:pPr>
        <w:pStyle w:val="BodyText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7603A"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3A137A" w:rsidRDefault="003A137A" w:rsidP="00CD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D6F1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руководителя аппарата администрации Наровчатского района Пензенской области.</w:t>
      </w:r>
    </w:p>
    <w:p w:rsidR="003A137A" w:rsidRPr="00CD6F1D" w:rsidRDefault="003A137A" w:rsidP="00CD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Pr="00CD6F1D" w:rsidRDefault="003A137A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A137A" w:rsidRPr="00CD6F1D" w:rsidRDefault="003A137A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>Наровчатского района</w:t>
      </w:r>
    </w:p>
    <w:p w:rsidR="003A137A" w:rsidRPr="00CD6F1D" w:rsidRDefault="003A137A" w:rsidP="00E04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F1D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D6F1D">
        <w:rPr>
          <w:rFonts w:ascii="Times New Roman" w:hAnsi="Times New Roman" w:cs="Times New Roman"/>
          <w:sz w:val="28"/>
          <w:szCs w:val="28"/>
        </w:rPr>
        <w:t xml:space="preserve">             А.В. Решетченко</w:t>
      </w: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Приложение 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Утвержден</w:t>
      </w:r>
    </w:p>
    <w:p w:rsidR="003A137A" w:rsidRPr="002D384C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постановлением администрации </w:t>
      </w:r>
    </w:p>
    <w:p w:rsidR="003A137A" w:rsidRPr="002D384C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Наровчатского района</w:t>
      </w:r>
    </w:p>
    <w:p w:rsidR="003A137A" w:rsidRPr="002D384C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Пензенской области</w:t>
      </w:r>
    </w:p>
    <w:p w:rsidR="003A137A" w:rsidRDefault="003A137A" w:rsidP="002D384C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5B5FD8">
        <w:rPr>
          <w:rFonts w:ascii="Times New Roman" w:hAnsi="Times New Roman"/>
          <w:sz w:val="28"/>
          <w:szCs w:val="28"/>
        </w:rPr>
        <w:t>от__________ № ________</w:t>
      </w:r>
    </w:p>
    <w:p w:rsidR="003A137A" w:rsidRDefault="003A137A" w:rsidP="002D384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Pr="002D384C" w:rsidRDefault="003A137A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АДМИНИСТРАТИВНЫЙ РЕГЛАМЕНТ ПРЕДОСТАВЛЕНИЯ АДМИНИСТРАЦИЕЙ НАРОВЧАТСКОГО РАЙОНА МУНИЦИПАЛЬНОЙ УСЛУГИ</w:t>
      </w: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"Предоставление градостроительного плана земельного участка"</w:t>
      </w:r>
    </w:p>
    <w:p w:rsidR="003A137A" w:rsidRPr="002D384C" w:rsidRDefault="003A137A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36"/>
          <w:szCs w:val="36"/>
          <w:lang w:eastAsia="ar-SA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Pr="002D384C" w:rsidRDefault="003A137A" w:rsidP="002D384C">
      <w:pPr>
        <w:tabs>
          <w:tab w:val="left" w:pos="426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36"/>
          <w:szCs w:val="36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36"/>
          <w:szCs w:val="36"/>
          <w:lang w:eastAsia="ar-SA"/>
        </w:rPr>
        <w:t>Структура административного регламента:</w:t>
      </w:r>
    </w:p>
    <w:p w:rsidR="003A137A" w:rsidRPr="002D384C" w:rsidRDefault="003A137A" w:rsidP="002D384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Раздел 1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ОБЩИЕ ПОЛОЖЕНИЯ;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Раздел 2</w:t>
      </w:r>
    </w:p>
    <w:p w:rsidR="003A137A" w:rsidRPr="002D384C" w:rsidRDefault="003A137A" w:rsidP="002D384C">
      <w:pPr>
        <w:spacing w:after="120" w:line="240" w:lineRule="auto"/>
        <w:rPr>
          <w:rFonts w:ascii="Times New Roman" w:hAnsi="Times New Roman" w:cs="Times New Roman"/>
          <w:color w:val="auto"/>
          <w:sz w:val="24"/>
          <w:szCs w:val="24"/>
          <w:lang w:eastAsia="ar-SA"/>
        </w:rPr>
      </w:pP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bCs/>
          <w:color w:val="auto"/>
          <w:sz w:val="28"/>
          <w:szCs w:val="28"/>
          <w:lang w:eastAsia="ar-SA"/>
        </w:rPr>
        <w:t>СТАНДАРТ ПРЕДОСТАВЛЕНИЯ МУНЦИПАЛЬНОЙ УСЛУГИ;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pacing w:after="12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Раздел 3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АДМИНИСТАРТИВНЫХ ПРОЦЕДУР, ТРЕБОВАНИЯ</w:t>
      </w: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К ПОРЯДКУ ИХ ВЫПОЛНЕНИЯ, В ТОМ ЧИСЛЕ ОСОБЕННОСТИ ВЫПОЛНЕНИЯ АДМИНИСТРАТИВНЫХ ПРОЦЕДУР (ДЕЙСТВИЙ),  </w:t>
      </w: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 ЭЛЕКТРОННОЙ ФОРМЕ,</w:t>
      </w:r>
      <w:r w:rsidRPr="002D38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ЦЕНТРАХ;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pacing w:after="12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Раздел 4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ФОРМЫ КОНТРОЛЯ ЗА ИСПОЛНЕНИЕМ АДМИНИСТРАТИВНОГО РЕГЛАМЕНТА;</w:t>
      </w:r>
    </w:p>
    <w:p w:rsidR="003A137A" w:rsidRPr="002D384C" w:rsidRDefault="003A137A" w:rsidP="002D384C">
      <w:pPr>
        <w:tabs>
          <w:tab w:val="left" w:pos="1888"/>
          <w:tab w:val="left" w:pos="4260"/>
          <w:tab w:val="left" w:pos="7743"/>
        </w:tabs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pacing w:after="12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Раздел 5</w:t>
      </w:r>
    </w:p>
    <w:p w:rsidR="003A137A" w:rsidRPr="002D384C" w:rsidRDefault="003A137A" w:rsidP="002D384C">
      <w:pPr>
        <w:tabs>
          <w:tab w:val="left" w:pos="4260"/>
          <w:tab w:val="left" w:pos="7743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A137A" w:rsidRPr="002D384C" w:rsidRDefault="003A137A" w:rsidP="002D384C">
      <w:pPr>
        <w:suppressAutoHyphens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D384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МУНЦИПАЛЬНУЮ УСЛУГУ, А ТАКЖЕ ДОЛЖНОСТНЫХ ЛИЦ, МУНИЦИПАЛЬНЫХ СЛУЖАЩИХ;</w:t>
      </w: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Default="003A137A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A137A" w:rsidRPr="001F6125" w:rsidRDefault="003A137A" w:rsidP="002D384C">
      <w:pPr>
        <w:pStyle w:val="ConsPlusNormal"/>
        <w:rPr>
          <w:rFonts w:ascii="Times New Roman" w:hAnsi="Times New Roman"/>
          <w:color w:val="auto"/>
          <w:sz w:val="28"/>
          <w:szCs w:val="28"/>
        </w:rPr>
      </w:pPr>
    </w:p>
    <w:p w:rsidR="003A137A" w:rsidRDefault="003A137A" w:rsidP="00803DBB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A137A" w:rsidRDefault="003A137A" w:rsidP="00803DBB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A137A" w:rsidRPr="002D384C" w:rsidRDefault="003A137A" w:rsidP="00803DBB">
      <w:pPr>
        <w:pStyle w:val="ConsPlusNormal"/>
        <w:jc w:val="center"/>
        <w:outlineLvl w:val="1"/>
        <w:rPr>
          <w:b/>
        </w:rPr>
      </w:pPr>
      <w:r w:rsidRPr="002D384C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Pr="002D384C" w:rsidRDefault="003A137A" w:rsidP="00803DB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D384C">
        <w:rPr>
          <w:rFonts w:ascii="Times New Roman" w:hAnsi="Times New Roman"/>
          <w:b/>
          <w:sz w:val="28"/>
          <w:szCs w:val="28"/>
        </w:rPr>
        <w:t>Предмет регулирования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113EA8">
        <w:rPr>
          <w:rFonts w:ascii="Times New Roman" w:hAnsi="Times New Roman"/>
          <w:i/>
          <w:color w:val="auto"/>
          <w:sz w:val="28"/>
          <w:szCs w:val="28"/>
        </w:rPr>
        <w:t>"Предоставление градостроительного плана земельного участка"</w:t>
      </w:r>
      <w:r w:rsidRPr="002D384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6125">
        <w:rPr>
          <w:rFonts w:ascii="Times New Roman" w:hAnsi="Times New Roman"/>
          <w:color w:val="auto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113EA8">
        <w:rPr>
          <w:rFonts w:ascii="Times New Roman" w:hAnsi="Times New Roman"/>
          <w:i/>
          <w:color w:val="auto"/>
          <w:sz w:val="28"/>
          <w:szCs w:val="28"/>
        </w:rPr>
        <w:t>"Предоставление градостроительного плана земельного участка"</w:t>
      </w:r>
      <w:r w:rsidRPr="00113EA8">
        <w:rPr>
          <w:rFonts w:ascii="Times New Roman" w:hAnsi="Times New Roman"/>
          <w:color w:val="auto"/>
          <w:sz w:val="28"/>
          <w:szCs w:val="28"/>
        </w:rPr>
        <w:t xml:space="preserve"> (далее - муниципальная услуга), определяет сроки и последовательность административных процедур (действий) администрации </w:t>
      </w:r>
      <w:r w:rsidRPr="00113EA8">
        <w:rPr>
          <w:rFonts w:ascii="Times New Roman" w:hAnsi="Times New Roman"/>
          <w:i/>
          <w:color w:val="auto"/>
          <w:sz w:val="28"/>
          <w:szCs w:val="28"/>
        </w:rPr>
        <w:t>Наровчатского района Пензенской области</w:t>
      </w:r>
      <w:r w:rsidRPr="00113EA8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113EA8">
        <w:rPr>
          <w:rFonts w:ascii="Times New Roman" w:hAnsi="Times New Roman"/>
          <w:color w:val="auto"/>
          <w:sz w:val="28"/>
          <w:szCs w:val="28"/>
        </w:rPr>
        <w:t>(далее - Админ</w:t>
      </w:r>
      <w:r>
        <w:rPr>
          <w:rFonts w:ascii="Times New Roman" w:hAnsi="Times New Roman"/>
          <w:sz w:val="28"/>
          <w:szCs w:val="28"/>
        </w:rPr>
        <w:t>истрация) при предоставлении муниципальной услуги.</w:t>
      </w:r>
    </w:p>
    <w:p w:rsidR="003A137A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Pr="002D384C" w:rsidRDefault="003A137A" w:rsidP="00803DBB">
      <w:pPr>
        <w:pStyle w:val="ConsPlusNormal"/>
        <w:ind w:firstLine="567"/>
        <w:jc w:val="center"/>
        <w:outlineLvl w:val="2"/>
        <w:rPr>
          <w:b/>
        </w:rPr>
      </w:pPr>
      <w:r w:rsidRPr="002D384C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4E5804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  <w:r w:rsidRPr="004E580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5804">
        <w:rPr>
          <w:rFonts w:ascii="Times New Roman" w:hAnsi="Times New Roman" w:cs="Times New Roman"/>
          <w:sz w:val="28"/>
          <w:szCs w:val="28"/>
        </w:rPr>
        <w:t>. Заявителями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плана.</w:t>
      </w:r>
    </w:p>
    <w:p w:rsidR="003A137A" w:rsidRPr="004E5804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80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5804">
        <w:rPr>
          <w:rFonts w:ascii="Times New Roman" w:hAnsi="Times New Roman" w:cs="Times New Roman"/>
          <w:sz w:val="28"/>
          <w:szCs w:val="28"/>
        </w:rPr>
        <w:t>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3A137A" w:rsidRDefault="003A137A" w:rsidP="002D384C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A137A" w:rsidRDefault="003A137A" w:rsidP="002D384C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D384C">
        <w:rPr>
          <w:rFonts w:ascii="Times New Roman" w:hAnsi="Times New Roman"/>
          <w:b/>
          <w:sz w:val="28"/>
          <w:szCs w:val="28"/>
        </w:rPr>
        <w:t>Тре</w:t>
      </w:r>
      <w:r>
        <w:rPr>
          <w:rFonts w:ascii="Times New Roman" w:hAnsi="Times New Roman"/>
          <w:b/>
          <w:sz w:val="28"/>
          <w:szCs w:val="28"/>
        </w:rPr>
        <w:t xml:space="preserve">бования к порядку информированию </w:t>
      </w:r>
      <w:r w:rsidRPr="002D384C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3A137A" w:rsidRPr="002D384C" w:rsidRDefault="003A137A" w:rsidP="002D384C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A137A" w:rsidRPr="00113EA8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1.4. Информирование заявителей о предоставлении муниципальной услуги осуществляется непосредственно в здании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в отделе архитектуры и муниципального хозяйства.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1.5. Консультации по процедуре предоставления муниципальной услуги предоставляются специалистами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отдела архитектуры и муниципального хозяйства, в чьи должностн</w:t>
      </w:r>
      <w:r w:rsidRPr="00942B95">
        <w:rPr>
          <w:rFonts w:ascii="Times New Roman" w:hAnsi="Times New Roman"/>
          <w:color w:val="auto"/>
          <w:sz w:val="28"/>
          <w:szCs w:val="28"/>
        </w:rPr>
        <w:t>ые обязанности входит предоставление муниципальной услуги, по письменным обращениям, по телефону, по электронной почте: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- о принятии решения по конкретному заявлению;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- о документах, необходимых для получения муниципальной услуги;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- о требованиях к заверению документов, прилагаемых к заявлению.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В случае если для подготовки ответа требуется более продолжительное </w:t>
      </w:r>
      <w:r>
        <w:rPr>
          <w:rFonts w:ascii="Times New Roman" w:hAnsi="Times New Roman"/>
          <w:color w:val="auto"/>
          <w:sz w:val="28"/>
          <w:szCs w:val="28"/>
        </w:rPr>
        <w:t xml:space="preserve">время, специалист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отдела архитектуры и муниципального хозяйства, осуществляющий индивидуальное устное информирование, может предложить заявителю обратиться за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необходимой информацией в письменном виде либо назначить другое удобное для него время для устного информирования.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При ответе на телефонные звонки специалист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отдела архитектуры и муниципального хозяйства, осуществляющий информиро</w:t>
      </w:r>
      <w:r w:rsidRPr="00942B95">
        <w:rPr>
          <w:rFonts w:ascii="Times New Roman" w:hAnsi="Times New Roman"/>
          <w:color w:val="auto"/>
          <w:sz w:val="28"/>
          <w:szCs w:val="28"/>
        </w:rPr>
        <w:t>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отдела архитектуры и муниципального хозяйства,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осуществляющий информирование, должен кратко подвести итоги и перечислить меры, которые надо принять заявителю.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Специалисты Администрации </w:t>
      </w:r>
      <w:r w:rsidRPr="00113EA8">
        <w:rPr>
          <w:rFonts w:ascii="Times New Roman" w:hAnsi="Times New Roman"/>
          <w:color w:val="auto"/>
          <w:sz w:val="28"/>
          <w:szCs w:val="28"/>
        </w:rPr>
        <w:t>отдела архитектуры и муниципального хозяйства, осуществляющие инфо</w:t>
      </w:r>
      <w:r w:rsidRPr="00942B95">
        <w:rPr>
          <w:rFonts w:ascii="Times New Roman" w:hAnsi="Times New Roman"/>
          <w:color w:val="auto"/>
          <w:sz w:val="28"/>
          <w:szCs w:val="28"/>
        </w:rPr>
        <w:t>рмирование (по телефону или лично), должны корректно и внимательно относиться к гражданам, не унижая их чести и достоинства.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в) по электронной почте ответ по вопросам, перечень которых устано</w:t>
      </w:r>
      <w:r>
        <w:rPr>
          <w:rFonts w:ascii="Times New Roman" w:hAnsi="Times New Roman"/>
          <w:color w:val="auto"/>
          <w:sz w:val="28"/>
          <w:szCs w:val="28"/>
        </w:rPr>
        <w:t>влен подпунктом "б" пункта 1.5 настоящего а</w:t>
      </w:r>
      <w:r w:rsidRPr="00942B95">
        <w:rPr>
          <w:rFonts w:ascii="Times New Roman" w:hAnsi="Times New Roman"/>
          <w:color w:val="auto"/>
          <w:sz w:val="28"/>
          <w:szCs w:val="28"/>
        </w:rPr>
        <w:t>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Ответы на вопросы, не предусмотрен</w:t>
      </w:r>
      <w:r>
        <w:rPr>
          <w:rFonts w:ascii="Times New Roman" w:hAnsi="Times New Roman"/>
          <w:color w:val="auto"/>
          <w:sz w:val="28"/>
          <w:szCs w:val="28"/>
        </w:rPr>
        <w:t>ные подпунктом "б" пункта 1.5 настоящего а</w:t>
      </w:r>
      <w:r w:rsidRPr="00942B95">
        <w:rPr>
          <w:rFonts w:ascii="Times New Roman" w:hAnsi="Times New Roman"/>
          <w:color w:val="auto"/>
          <w:sz w:val="28"/>
          <w:szCs w:val="28"/>
        </w:rPr>
        <w:t>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г) заявитель имеет право на получение информации в форме электронных документов посредством федеральной муниципальной информационной системы 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(www.gosuslugi.ru) (далее - Единый портал) и (или) региональной муниципальной информационной системы 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>Портал государственных и муниципальных услуг (функций) Пензенской области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(https://gosuslugi.pnzreg.ru)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(далее - Региональный портал).</w:t>
      </w:r>
    </w:p>
    <w:p w:rsidR="003A137A" w:rsidRPr="00942B95" w:rsidRDefault="003A137A" w:rsidP="00803DBB">
      <w:pPr>
        <w:pStyle w:val="ConsPlus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1.6.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8:00 - 17:00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color w:val="auto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color w:val="auto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3A137A" w:rsidRPr="00942B95" w:rsidTr="00216612">
        <w:tc>
          <w:tcPr>
            <w:tcW w:w="3004" w:type="dxa"/>
          </w:tcPr>
          <w:p w:rsidR="003A137A" w:rsidRPr="00942B95" w:rsidRDefault="003A137A" w:rsidP="00803DBB">
            <w:pPr>
              <w:pStyle w:val="ConsPlusNormal"/>
              <w:ind w:left="567" w:firstLine="567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Перерыв на обед</w:t>
            </w:r>
          </w:p>
        </w:tc>
        <w:tc>
          <w:tcPr>
            <w:tcW w:w="6632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i/>
                <w:color w:val="auto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12:00 -13:00</w:t>
            </w:r>
          </w:p>
        </w:tc>
      </w:tr>
    </w:tbl>
    <w:p w:rsidR="003A137A" w:rsidRPr="00942B95" w:rsidRDefault="003A137A" w:rsidP="00803DBB">
      <w:pPr>
        <w:pStyle w:val="ConsPlusNormal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3A137A" w:rsidRPr="00942B95" w:rsidTr="00216612"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9:00-12:00; 13:00-16:00</w:t>
            </w:r>
          </w:p>
        </w:tc>
      </w:tr>
      <w:tr w:rsidR="003A137A" w:rsidRPr="00942B95" w:rsidTr="00216612"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3A137A" w:rsidRPr="00942B95" w:rsidTr="00216612"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3A137A" w:rsidRPr="00942B95" w:rsidTr="00216612"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8:00-12:00; 13:00-16:00</w:t>
            </w:r>
          </w:p>
        </w:tc>
      </w:tr>
      <w:tr w:rsidR="003A137A" w:rsidRPr="00942B95" w:rsidTr="00216612">
        <w:trPr>
          <w:trHeight w:val="450"/>
        </w:trPr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i/>
                <w:color w:val="FF0000"/>
              </w:rPr>
            </w:pPr>
            <w:r w:rsidRPr="00070624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9:00-12:00; 13:00-16:00</w:t>
            </w:r>
          </w:p>
        </w:tc>
      </w:tr>
      <w:tr w:rsidR="003A137A" w:rsidRPr="00942B95" w:rsidTr="00216612">
        <w:trPr>
          <w:trHeight w:val="340"/>
        </w:trPr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left="567" w:firstLine="709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709"/>
              <w:jc w:val="both"/>
              <w:rPr>
                <w:rFonts w:cs="Calibri"/>
                <w:color w:val="auto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3A137A" w:rsidRPr="00942B95" w:rsidTr="00216612">
        <w:tc>
          <w:tcPr>
            <w:tcW w:w="3003" w:type="dxa"/>
          </w:tcPr>
          <w:p w:rsidR="003A137A" w:rsidRPr="00942B95" w:rsidRDefault="003A137A" w:rsidP="00803DBB">
            <w:pPr>
              <w:pStyle w:val="ConsPlusNormal"/>
              <w:ind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</w:tcPr>
          <w:p w:rsidR="003A137A" w:rsidRPr="004F2134" w:rsidRDefault="003A137A" w:rsidP="00803DBB">
            <w:pPr>
              <w:pStyle w:val="ConsPlusNormal"/>
              <w:ind w:firstLine="567"/>
              <w:jc w:val="both"/>
              <w:rPr>
                <w:rFonts w:cs="Calibri"/>
                <w:color w:val="auto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  <w:r w:rsidRPr="00942B95">
              <w:rPr>
                <w:rFonts w:ascii="Times New Roman" w:hAnsi="Times New Roman"/>
                <w:color w:val="auto"/>
                <w:sz w:val="28"/>
                <w:szCs w:val="28"/>
              </w:rPr>
              <w:t>выходной день</w:t>
            </w:r>
          </w:p>
        </w:tc>
      </w:tr>
    </w:tbl>
    <w:p w:rsidR="003A137A" w:rsidRDefault="003A137A" w:rsidP="00311435">
      <w:pPr>
        <w:pStyle w:val="ConsPlusNormal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Юридический адрес (местонахождение) Администрации: </w:t>
      </w:r>
      <w:r>
        <w:rPr>
          <w:rFonts w:ascii="Times New Roman" w:hAnsi="Times New Roman"/>
          <w:i/>
          <w:color w:val="FF0000"/>
          <w:sz w:val="28"/>
          <w:szCs w:val="28"/>
        </w:rPr>
        <w:t>442630, Пензенская область, Наровчатский район, площадь Ленина, 4</w:t>
      </w:r>
    </w:p>
    <w:p w:rsidR="003A137A" w:rsidRDefault="003A137A" w:rsidP="00070624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Справочные телефоны: </w:t>
      </w:r>
      <w:r w:rsidRPr="00070624">
        <w:rPr>
          <w:rFonts w:ascii="Times New Roman" w:hAnsi="Times New Roman"/>
          <w:i/>
          <w:color w:val="FF0000"/>
          <w:sz w:val="28"/>
          <w:szCs w:val="28"/>
        </w:rPr>
        <w:t>8 (84163) 2-11-71</w:t>
      </w:r>
    </w:p>
    <w:p w:rsidR="003A137A" w:rsidRPr="00070624" w:rsidRDefault="003A137A" w:rsidP="00070624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070624">
        <w:rPr>
          <w:rFonts w:ascii="Times New Roman" w:hAnsi="Times New Roman" w:cs="Times New Roman"/>
          <w:i/>
          <w:color w:val="FF0000"/>
          <w:sz w:val="28"/>
          <w:szCs w:val="28"/>
          <w:lang w:eastAsia="ru-RU"/>
        </w:rPr>
        <w:t>- 8(841-63) 2-11-25 - отдел архитектуры и муниципального хозяйства администрации Наровчатского района Пензенской области (далее – Отдел).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Адрес электронной почты:</w:t>
      </w:r>
      <w:r w:rsidRPr="00070624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9" w:history="1">
        <w:r w:rsidRPr="00070624">
          <w:rPr>
            <w:rFonts w:ascii="Times New Roman" w:hAnsi="Times New Roman"/>
            <w:i/>
            <w:color w:val="FF0000"/>
            <w:sz w:val="28"/>
            <w:szCs w:val="28"/>
            <w:lang w:val="en-US"/>
          </w:rPr>
          <w:t>narovch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</w:rPr>
          <w:t>_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  <w:lang w:val="en-US"/>
          </w:rPr>
          <w:t>adm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</w:rPr>
          <w:t>@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  <w:lang w:val="en-US"/>
          </w:rPr>
          <w:t>sura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</w:rPr>
          <w:t>.</w:t>
        </w:r>
        <w:r w:rsidRPr="00070624">
          <w:rPr>
            <w:rFonts w:ascii="Times New Roman" w:hAnsi="Times New Roman"/>
            <w:i/>
            <w:color w:val="FF0000"/>
            <w:sz w:val="28"/>
            <w:szCs w:val="28"/>
            <w:lang w:val="en-US"/>
          </w:rPr>
          <w:t>ru</w:t>
        </w:r>
      </w:hyperlink>
      <w:r w:rsidRPr="00070624">
        <w:rPr>
          <w:rFonts w:ascii="Times New Roman" w:hAnsi="Times New Roman"/>
          <w:i/>
          <w:color w:val="FF0000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A137A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</w:t>
      </w:r>
      <w:hyperlink r:id="rId10" w:history="1">
        <w:r w:rsidRPr="00070624">
          <w:rPr>
            <w:rFonts w:ascii="Times New Roman" w:hAnsi="Times New Roman"/>
            <w:i/>
            <w:color w:val="FF0000"/>
            <w:sz w:val="28"/>
            <w:szCs w:val="28"/>
            <w:u w:val="single"/>
          </w:rPr>
          <w:t>http://narovchat.pnzreg.ru.</w:t>
        </w:r>
      </w:hyperlink>
    </w:p>
    <w:p w:rsidR="003A137A" w:rsidRPr="002422F3" w:rsidRDefault="003A137A" w:rsidP="00242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1.7. Заявители вправе получить муниципальную услугу через Многофункциональный центр предоставления государственных и муниципальных услуг "Многофункциональный центр предоставления государственных и муниципальных услуг Наровчатского района Пензенской области"</w:t>
      </w:r>
      <w:r w:rsidRPr="002422F3">
        <w:rPr>
          <w:rFonts w:ascii="Arial" w:hAnsi="Arial" w:cs="Arial"/>
          <w:color w:val="FF0000"/>
          <w:sz w:val="28"/>
          <w:szCs w:val="28"/>
          <w:lang w:eastAsia="ru-RU"/>
        </w:rPr>
        <w:t xml:space="preserve"> 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3A137A" w:rsidRPr="002422F3" w:rsidRDefault="003A137A" w:rsidP="002422F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адрес места нахождения МФЦ: 442630, Пензенская область, с. Наровчат, улица Советская, дом 28/2;</w:t>
      </w:r>
    </w:p>
    <w:p w:rsidR="003A137A" w:rsidRPr="002422F3" w:rsidRDefault="003A137A" w:rsidP="002422F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телефон для справок МФЦ: (8-84163) 2-10-90; (8-84163) 2-05-50;</w:t>
      </w:r>
    </w:p>
    <w:p w:rsidR="003A137A" w:rsidRPr="002422F3" w:rsidRDefault="003A137A" w:rsidP="002422F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графике работы МФЦ:</w:t>
      </w:r>
    </w:p>
    <w:tbl>
      <w:tblPr>
        <w:tblpPr w:leftFromText="180" w:rightFromText="180" w:vertAnchor="text" w:horzAnchor="margin" w:tblpXSpec="center" w:tblpY="1"/>
        <w:tblW w:w="789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937"/>
        <w:gridCol w:w="4962"/>
      </w:tblGrid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8:00 - 17:00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Суббота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08.00-13.00</w:t>
            </w:r>
          </w:p>
        </w:tc>
      </w:tr>
      <w:tr w:rsidR="003A137A" w:rsidRPr="002422F3" w:rsidTr="009C6BE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оскресенье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137A" w:rsidRPr="002422F3" w:rsidRDefault="003A137A" w:rsidP="002422F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422F3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3A137A" w:rsidRPr="002422F3" w:rsidRDefault="003A137A" w:rsidP="002422F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A137A" w:rsidRPr="002422F3" w:rsidRDefault="003A137A" w:rsidP="002422F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официальный сайт организации МФЦ: 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http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://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www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mfcinfo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ru</w:t>
      </w:r>
    </w:p>
    <w:p w:rsidR="003A137A" w:rsidRPr="00EA6392" w:rsidRDefault="003A137A" w:rsidP="00EA639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адрес электронной почты МФЦ: 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mfcnar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@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val="en-US" w:eastAsia="ru-RU"/>
        </w:rPr>
        <w:t>mail</w:t>
      </w:r>
      <w:r w:rsidRPr="002422F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.ru.</w:t>
      </w:r>
      <w:bookmarkStart w:id="1" w:name="_GoBack"/>
      <w:bookmarkEnd w:id="1"/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1.</w:t>
      </w:r>
      <w:r>
        <w:rPr>
          <w:rFonts w:ascii="Times New Roman" w:hAnsi="Times New Roman"/>
          <w:color w:val="auto"/>
          <w:sz w:val="28"/>
          <w:szCs w:val="28"/>
        </w:rPr>
        <w:t>8</w:t>
      </w:r>
      <w:r w:rsidRPr="00942B95">
        <w:rPr>
          <w:rFonts w:ascii="Times New Roman" w:hAnsi="Times New Roman"/>
          <w:color w:val="auto"/>
          <w:sz w:val="28"/>
          <w:szCs w:val="28"/>
        </w:rPr>
        <w:t>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2) круг заявителей;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3) срок предоставления муниципальной услуги;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A137A" w:rsidRPr="00942B95" w:rsidRDefault="003A137A" w:rsidP="00803DBB">
      <w:pPr>
        <w:pStyle w:val="ConsPlus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5) размер муниципальной пошлины, взимаемой за предоставление муниципальной услуги;</w:t>
      </w:r>
    </w:p>
    <w:p w:rsidR="003A137A" w:rsidRPr="00942B95" w:rsidRDefault="003A137A" w:rsidP="00311435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3A137A" w:rsidRPr="00942B95" w:rsidRDefault="003A137A" w:rsidP="00C256A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A137A" w:rsidRPr="00942B95" w:rsidRDefault="003A137A" w:rsidP="00C256A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8) формы заявлений (уведомлений, сообщений), используемых при предоставлении муниципальной услуги.</w:t>
      </w:r>
    </w:p>
    <w:p w:rsidR="003A137A" w:rsidRPr="00942B95" w:rsidRDefault="003A137A" w:rsidP="00C256A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>Интернет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предоставляется заявителю бесплатно.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1.8.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>
        <w:rPr>
          <w:rFonts w:ascii="Times New Roman" w:hAnsi="Times New Roman"/>
          <w:color w:val="auto"/>
          <w:sz w:val="28"/>
          <w:szCs w:val="28"/>
        </w:rPr>
        <w:t>заявителя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или предоставление им персональных данных.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070624" w:rsidRDefault="003A137A" w:rsidP="00803DBB">
      <w:pPr>
        <w:pStyle w:val="ConsPlusNormal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70624">
        <w:rPr>
          <w:rFonts w:ascii="Times New Roman" w:hAnsi="Times New Roman"/>
          <w:b/>
          <w:sz w:val="28"/>
          <w:szCs w:val="28"/>
        </w:rPr>
        <w:t>II. Стандарт предоставления муниципальной услуги</w:t>
      </w:r>
    </w:p>
    <w:p w:rsidR="003A137A" w:rsidRPr="00070624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A137A" w:rsidRPr="00070624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70624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610991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Наименование муниципальной </w:t>
      </w:r>
      <w:r w:rsidRPr="001F6125">
        <w:rPr>
          <w:rFonts w:ascii="Times New Roman" w:hAnsi="Times New Roman"/>
          <w:color w:val="auto"/>
          <w:sz w:val="28"/>
          <w:szCs w:val="28"/>
        </w:rPr>
        <w:t>услуги</w:t>
      </w:r>
      <w:r>
        <w:rPr>
          <w:rFonts w:ascii="Times New Roman" w:hAnsi="Times New Roman"/>
          <w:color w:val="auto"/>
          <w:sz w:val="28"/>
          <w:szCs w:val="28"/>
        </w:rPr>
        <w:t xml:space="preserve">: </w:t>
      </w:r>
      <w:r w:rsidRPr="00610991">
        <w:rPr>
          <w:rFonts w:ascii="Times New Roman" w:hAnsi="Times New Roman"/>
          <w:color w:val="auto"/>
          <w:sz w:val="28"/>
          <w:szCs w:val="28"/>
        </w:rPr>
        <w:t>"Предоставление градостроительного плана земельного участка".</w:t>
      </w:r>
    </w:p>
    <w:p w:rsidR="003A137A" w:rsidRPr="001F6125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</w:t>
      </w:r>
      <w:r>
        <w:rPr>
          <w:rFonts w:ascii="Times New Roman" w:hAnsi="Times New Roman"/>
          <w:sz w:val="28"/>
          <w:szCs w:val="28"/>
        </w:rPr>
        <w:t>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E20CC2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 w:rsidRPr="00E20CC2">
        <w:rPr>
          <w:rFonts w:ascii="Times New Roman" w:hAnsi="Times New Roman"/>
          <w:b/>
          <w:color w:val="auto"/>
          <w:sz w:val="28"/>
          <w:szCs w:val="28"/>
        </w:rPr>
        <w:t>Наименование органа местного самоуправления,</w:t>
      </w:r>
    </w:p>
    <w:p w:rsidR="003A137A" w:rsidRPr="00E20CC2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20CC2">
        <w:rPr>
          <w:rFonts w:ascii="Times New Roman" w:hAnsi="Times New Roman"/>
          <w:b/>
          <w:color w:val="auto"/>
          <w:sz w:val="28"/>
          <w:szCs w:val="28"/>
        </w:rPr>
        <w:t>предоставляющего муниципальную услугу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C83A4E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C83A4E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>
        <w:rPr>
          <w:rFonts w:ascii="Times New Roman" w:hAnsi="Times New Roman"/>
          <w:color w:val="auto"/>
          <w:sz w:val="28"/>
          <w:szCs w:val="28"/>
        </w:rPr>
        <w:t>Администрация</w:t>
      </w:r>
      <w:r w:rsidRPr="00C83A4E">
        <w:rPr>
          <w:rFonts w:ascii="Times New Roman" w:hAnsi="Times New Roman"/>
          <w:color w:val="auto"/>
          <w:sz w:val="28"/>
          <w:szCs w:val="28"/>
        </w:rPr>
        <w:t>.</w:t>
      </w:r>
    </w:p>
    <w:p w:rsidR="003A137A" w:rsidRDefault="003A137A" w:rsidP="00803DBB">
      <w:pPr>
        <w:pStyle w:val="ConsPlusNormal"/>
        <w:ind w:firstLine="567"/>
        <w:jc w:val="both"/>
      </w:pPr>
    </w:p>
    <w:p w:rsidR="003A137A" w:rsidRPr="00E20CC2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E20CC2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C9426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4262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3A137A" w:rsidRPr="00C9426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4262">
        <w:rPr>
          <w:rFonts w:ascii="Times New Roman" w:hAnsi="Times New Roman" w:cs="Times New Roman"/>
          <w:sz w:val="28"/>
          <w:szCs w:val="28"/>
        </w:rPr>
        <w:t xml:space="preserve"> выдача заявителю градостроительного плана земельного участка;</w:t>
      </w:r>
    </w:p>
    <w:p w:rsidR="003A137A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4262">
        <w:rPr>
          <w:rFonts w:ascii="Times New Roman" w:hAnsi="Times New Roman" w:cs="Times New Roman"/>
          <w:sz w:val="28"/>
          <w:szCs w:val="28"/>
        </w:rPr>
        <w:t xml:space="preserve"> отказ в выдаче градостроительного плана земельного участка.</w:t>
      </w:r>
    </w:p>
    <w:p w:rsidR="003A137A" w:rsidRPr="00902C1C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 выбору заявителя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C1C">
        <w:rPr>
          <w:rFonts w:ascii="Times New Roman" w:hAnsi="Times New Roman" w:cs="Times New Roman"/>
          <w:color w:val="auto"/>
          <w:sz w:val="28"/>
          <w:szCs w:val="28"/>
        </w:rPr>
        <w:t>(при условии, если Сводной матрицей определена возможность выполнения данного действия в электронном виде).</w:t>
      </w:r>
    </w:p>
    <w:p w:rsidR="003A137A" w:rsidRDefault="003A137A" w:rsidP="00803DB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Pr="00E20CC2" w:rsidRDefault="003A137A" w:rsidP="00803DB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E20CC2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Срок предоставления муниципальной услуги не может превышать </w:t>
      </w:r>
      <w:r w:rsidRPr="00610991">
        <w:rPr>
          <w:rFonts w:ascii="Times New Roman" w:hAnsi="Times New Roman"/>
          <w:color w:val="auto"/>
          <w:sz w:val="28"/>
          <w:szCs w:val="28"/>
        </w:rPr>
        <w:t>15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рабочих дней со дня регистрации заявления о выдаче градостроительного плана (далее - заявление).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Pr="00E20CC2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E20CC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1) Градостроительным </w:t>
      </w:r>
      <w:hyperlink r:id="rId11">
        <w:r w:rsidRPr="002507BF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                         (далее – ГрК РФ);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Федеральным </w:t>
      </w:r>
      <w:hyperlink r:id="rId12">
        <w:r w:rsidRPr="002507BF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29.12.2004 № 191-ФЗ "О введении в действие Градостроительного кодекса Российской Федерации";</w:t>
      </w:r>
    </w:p>
    <w:p w:rsidR="003A137A" w:rsidRPr="00FC1728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FC1728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Федеральным законом от 06.10.2003 № 131-ФЗ 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FC1728">
        <w:rPr>
          <w:rFonts w:ascii="Times New Roman" w:hAnsi="Times New Roman" w:cs="Times New Roman"/>
          <w:color w:val="auto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FC172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Федеральным </w:t>
      </w:r>
      <w:hyperlink r:id="rId13">
        <w:r w:rsidRPr="002507BF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                                 (далее – ФЗ № 210-ФЗ);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1F7D7B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1F7D7B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1F7D7B">
        <w:rPr>
          <w:rFonts w:ascii="Times New Roman" w:hAnsi="Times New Roman"/>
          <w:sz w:val="28"/>
          <w:szCs w:val="28"/>
        </w:rPr>
        <w:t xml:space="preserve"> от 06.04.2011 № 63-ФЗ </w:t>
      </w:r>
      <w:r>
        <w:rPr>
          <w:rFonts w:ascii="Times New Roman" w:hAnsi="Times New Roman"/>
          <w:sz w:val="28"/>
          <w:szCs w:val="28"/>
        </w:rPr>
        <w:t>"</w:t>
      </w:r>
      <w:r w:rsidRPr="001F7D7B">
        <w:rPr>
          <w:rFonts w:ascii="Times New Roman" w:hAnsi="Times New Roman"/>
          <w:sz w:val="28"/>
          <w:szCs w:val="28"/>
        </w:rPr>
        <w:t>Об электронной подписи</w:t>
      </w:r>
      <w:r>
        <w:rPr>
          <w:rFonts w:ascii="Times New Roman" w:hAnsi="Times New Roman"/>
          <w:sz w:val="28"/>
          <w:szCs w:val="28"/>
        </w:rPr>
        <w:t>"</w:t>
      </w:r>
      <w:r w:rsidRPr="001F7D7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ФЗ </w:t>
      </w:r>
      <w:r w:rsidRPr="001F7D7B">
        <w:rPr>
          <w:rFonts w:ascii="Times New Roman" w:hAnsi="Times New Roman"/>
          <w:sz w:val="28"/>
          <w:szCs w:val="28"/>
        </w:rPr>
        <w:t>№ 63-ФЗ)</w:t>
      </w:r>
      <w:r>
        <w:rPr>
          <w:rFonts w:ascii="Times New Roman" w:hAnsi="Times New Roman"/>
          <w:sz w:val="28"/>
          <w:szCs w:val="28"/>
        </w:rPr>
        <w:t>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F00C98">
        <w:rPr>
          <w:rFonts w:ascii="Times New Roman" w:hAnsi="Times New Roman"/>
          <w:color w:val="auto"/>
          <w:sz w:val="28"/>
          <w:szCs w:val="28"/>
        </w:rPr>
        <w:t>Федеральны</w:t>
      </w:r>
      <w:r>
        <w:rPr>
          <w:rFonts w:ascii="Times New Roman" w:hAnsi="Times New Roman"/>
          <w:color w:val="auto"/>
          <w:sz w:val="28"/>
          <w:szCs w:val="28"/>
        </w:rPr>
        <w:t>м законом</w:t>
      </w:r>
      <w:r w:rsidRPr="00F00C98">
        <w:rPr>
          <w:rFonts w:ascii="Times New Roman" w:hAnsi="Times New Roman"/>
          <w:color w:val="auto"/>
          <w:sz w:val="28"/>
          <w:szCs w:val="28"/>
        </w:rPr>
        <w:t xml:space="preserve"> от 27.07.2006 № 152-ФЗ 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F00C98">
        <w:rPr>
          <w:rFonts w:ascii="Times New Roman" w:hAnsi="Times New Roman"/>
          <w:color w:val="auto"/>
          <w:sz w:val="28"/>
          <w:szCs w:val="28"/>
        </w:rPr>
        <w:t>О персональных данных</w:t>
      </w:r>
      <w:r>
        <w:rPr>
          <w:rFonts w:ascii="Times New Roman" w:hAnsi="Times New Roman"/>
          <w:color w:val="auto"/>
          <w:sz w:val="28"/>
          <w:szCs w:val="28"/>
        </w:rPr>
        <w:t>";</w:t>
      </w:r>
    </w:p>
    <w:p w:rsidR="003A137A" w:rsidRPr="00C9426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C9426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C9426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25.06.2012 № 634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94262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C94262">
        <w:rPr>
          <w:rFonts w:ascii="Times New Roman" w:hAnsi="Times New Roman" w:cs="Times New Roman"/>
          <w:sz w:val="28"/>
          <w:szCs w:val="28"/>
        </w:rPr>
        <w:t>ипальных услуг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94262">
        <w:rPr>
          <w:rFonts w:ascii="Times New Roman" w:hAnsi="Times New Roman" w:cs="Times New Roman"/>
          <w:sz w:val="28"/>
          <w:szCs w:val="28"/>
        </w:rPr>
        <w:t>;</w:t>
      </w:r>
    </w:p>
    <w:p w:rsidR="003A137A" w:rsidRPr="001F612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) Приказом Минстроя России от 25.04.2017 № 741/пр 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Об утверждении формы градостроительного плана земельного участка и порядка ее заполнения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A137A" w:rsidRPr="00610991" w:rsidRDefault="003A137A" w:rsidP="00803DBB">
      <w:pPr>
        <w:pStyle w:val="ConsPlusNormal"/>
        <w:ind w:firstLine="567"/>
        <w:jc w:val="both"/>
        <w:rPr>
          <w:color w:val="auto"/>
        </w:rPr>
      </w:pPr>
      <w:r w:rsidRPr="00610991">
        <w:rPr>
          <w:rFonts w:ascii="Times New Roman" w:hAnsi="Times New Roman"/>
          <w:color w:val="auto"/>
          <w:sz w:val="28"/>
          <w:szCs w:val="28"/>
        </w:rPr>
        <w:t xml:space="preserve">9) </w:t>
      </w:r>
      <w:hyperlink r:id="rId14">
        <w:r w:rsidRPr="00610991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>Устав</w:t>
        </w:r>
      </w:hyperlink>
      <w:r w:rsidRPr="00610991">
        <w:rPr>
          <w:rStyle w:val="-"/>
          <w:rFonts w:ascii="Times New Roman" w:hAnsi="Times New Roman"/>
          <w:color w:val="auto"/>
          <w:sz w:val="28"/>
          <w:szCs w:val="28"/>
          <w:u w:val="none"/>
        </w:rPr>
        <w:t>ом Наровчатского района Пензенской области</w:t>
      </w:r>
      <w:r w:rsidRPr="00610991">
        <w:rPr>
          <w:rFonts w:ascii="Times New Roman" w:hAnsi="Times New Roman"/>
          <w:color w:val="auto"/>
          <w:sz w:val="28"/>
          <w:szCs w:val="28"/>
        </w:rPr>
        <w:t>;</w:t>
      </w:r>
    </w:p>
    <w:p w:rsidR="003A137A" w:rsidRPr="00610991" w:rsidRDefault="003A137A" w:rsidP="004C62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10)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Решением Комитета местного самоуправления Азарапинского сельсовета Наровчатского района Пензенской области от 07.02.2011 № 129-54/5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Азарапинского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Большекавендровского сельсовета Наровчатского района Пензенской области от 23.10.2009 № 33-21/5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Большекавендровского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Большекирдяшевского сельсовета Наровчатского района Пензенской области от 01.03.2011 № 109-55/5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Большекирдяшевского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Большеколоярского сельсовета Наровчатского района Пензенской области от 23.10.2009 № 40-21/5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Большеколоярского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Виляйского сельсовета Наровчатского района Пензенской области от 21.10.2009 № 55-26/5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Виляйского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Вьюнского сельсовета Наровчатского района Пензенской области от 23.10.2009 № 37-16/5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Вьюнского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Наровчатского сельсовета Наровчатского района Пензенской области от 08.11.2008 № 406-68/4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Наровчатского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Новопичурского сельсовета Наровчатского района Пензенской области от 04.05.2011 № 152-65/5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Новопичурского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Орловского сельсовета Наровчатского района Пензенской области от 01.02.2011 № 114-57/5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Орловского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Плесковского сельсовета Наровчатского района Пензенской области от 07.02.2011 № 136-61/5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Плесковского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Потодеевского сельсовета Наровчатского района Пензенской области от 13.10.2009 № 43-17/5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Потодеевского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Скановского сельсовета Наровчатского района Пензенской области от 08.11.2008 № 241-74/4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Скановского сельсовета Наровчатского района Пензенской области",</w:t>
      </w:r>
    </w:p>
    <w:p w:rsidR="003A137A" w:rsidRPr="00610991" w:rsidRDefault="003A137A" w:rsidP="004C629D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Решением Комитета местного самоуправления Суркинского сельсовета Наровчатского района Пензенской области от 05.01.2010 № 96-65/5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генерального плана Суркинского сельсовета Наровчатского района Пензенской области";</w:t>
      </w:r>
    </w:p>
    <w:p w:rsidR="003A137A" w:rsidRPr="00610991" w:rsidRDefault="003A137A" w:rsidP="004C629D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610991">
        <w:rPr>
          <w:rFonts w:ascii="Times New Roman" w:hAnsi="Times New Roman"/>
          <w:color w:val="auto"/>
          <w:sz w:val="28"/>
          <w:szCs w:val="28"/>
        </w:rPr>
        <w:t xml:space="preserve">11) </w:t>
      </w:r>
      <w:hyperlink r:id="rId15">
        <w:r w:rsidRPr="00610991">
          <w:rPr>
            <w:rFonts w:ascii="Times New Roman" w:hAnsi="Times New Roman" w:cs="Arial"/>
            <w:color w:val="auto"/>
            <w:sz w:val="28"/>
            <w:szCs w:val="28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</w:rPr>
        <w:t xml:space="preserve">м Комитета местного самоуправления Азарапинского сельсовета Наровчатского района Пензенской области </w:t>
      </w:r>
      <w:r w:rsidRPr="00610991">
        <w:rPr>
          <w:rFonts w:ascii="Times New Roman" w:hAnsi="Times New Roman"/>
          <w:color w:val="auto"/>
          <w:sz w:val="28"/>
          <w:szCs w:val="28"/>
        </w:rPr>
        <w:t>от 20.05.2011 № 157-66/5 "Об утверждении Правил землепользования и застройки Азарапинского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6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Большекавендровского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07.11.2013 № 375-188/5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Большекавендровского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17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Большекирдяшевского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17.05.2011 № 375-188/5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Большекирдяшевского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18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Большеколоярского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15.10.2010 № 120-51/5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Большеколоярского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19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Виляйского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12.04.2010 № 110-49/5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Виляйского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0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Вьюнского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29.04.2010 № 89-32/5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Вьюнского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1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Вьюнского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29.04.2010 № 89-32/5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Вьюнского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2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Наровчатского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21.02.2012 № 388-83/5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Наровчатского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3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Новопичурского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21.02.2012 № 388-83/5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Новопичурского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4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Орловского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04.07.2011 № 132-68/5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Орловского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5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Потодеевского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15.02.2011 № 135-51/5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Потодеевского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6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Плесковского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06.05.2011 № 154-72/5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Плесковского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27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Суркинского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28.03.2011 № 143-89/5 "Об утверждении Правил землепользования и застройки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>Суркинского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610991">
        <w:rPr>
          <w:rFonts w:ascii="Times New Roman" w:hAnsi="Times New Roman"/>
          <w:color w:val="auto"/>
          <w:sz w:val="28"/>
          <w:szCs w:val="28"/>
        </w:rPr>
        <w:t>-</w:t>
      </w:r>
      <w:r w:rsidRPr="00610991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28">
        <w:r w:rsidRPr="00610991">
          <w:rPr>
            <w:rFonts w:ascii="Times New Roman" w:hAnsi="Times New Roman"/>
            <w:color w:val="auto"/>
            <w:sz w:val="28"/>
            <w:szCs w:val="28"/>
          </w:rPr>
          <w:t>Решение</w:t>
        </w:r>
      </w:hyperlink>
      <w:r w:rsidRPr="00610991">
        <w:rPr>
          <w:rFonts w:ascii="Times New Roman" w:hAnsi="Times New Roman"/>
          <w:color w:val="auto"/>
          <w:sz w:val="28"/>
          <w:szCs w:val="28"/>
        </w:rPr>
        <w:t>м Комитета местного самоуправления Скановского сельсовета Наровчатского района Пензенской области от 21.02.2012 № 202-75/5 "Об утверждении Правил землепользования и застройки Скановского сельсовета Наровчатского района Пензенской области" (с последующими изменениями);</w:t>
      </w:r>
    </w:p>
    <w:p w:rsidR="003A137A" w:rsidRPr="00610991" w:rsidRDefault="003A137A" w:rsidP="004C62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12)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Решением</w:t>
      </w:r>
      <w:r w:rsidRPr="00610991">
        <w:rPr>
          <w:rFonts w:ascii="Times New Roman" w:hAnsi="Times New Roman" w:cs="Times New Roman"/>
          <w:iCs/>
          <w:color w:val="auto"/>
          <w:sz w:val="28"/>
          <w:szCs w:val="28"/>
          <w:lang w:eastAsia="ru-RU"/>
        </w:rPr>
        <w:t xml:space="preserve"> Собрания представителей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 29.05.2015 № 390-39/3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местных нормативов градостроительного проектирования Наровчатского района Пензенской области" (с последующими изменениями);</w:t>
      </w:r>
    </w:p>
    <w:p w:rsidR="003A137A" w:rsidRPr="00610991" w:rsidRDefault="003A137A" w:rsidP="004C629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Arial" w:hAnsi="Arial" w:cs="Arial"/>
          <w:color w:val="auto"/>
          <w:sz w:val="20"/>
        </w:rPr>
        <w:t xml:space="preserve">- </w:t>
      </w:r>
      <w:hyperlink r:id="rId29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Азарапинского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 31.05.2016 № 170-53/6 "Об утверждении местных нормативов градостроительного проектирования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Азарапинского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30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Большекавендровского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 25.05.2016 № 167-59/6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Большекавендровского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1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Большекирдяшевского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31.05.2016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151-61/6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Большекирдяшевского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2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Большеколоярского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31.05.2016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159-52/6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Большеколоярского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3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Виляйского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31.05.2016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167-60/6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"Об утверждении местных нормативов градостроительного проектирования 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Виляйского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4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Вьюнского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25.05.2016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155-52/6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Вьюнского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5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Вьюнского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25.05.2016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155-52/6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Вьюнского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6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Наровчатского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30.05.2016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207-47/6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Наровчатского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7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Новопичурского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25.05.2016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176-61/6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Новопичурского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8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Орловского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25.05.2016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158-54/6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Орловского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39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Потодеевского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30.05.2016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165-53/6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Потодеевского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40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Плесковского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13.05.2016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167-62/6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Плесковского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4C629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610991">
        <w:rPr>
          <w:rFonts w:ascii="Arial" w:hAnsi="Arial" w:cs="Arial"/>
          <w:color w:val="auto"/>
          <w:sz w:val="20"/>
          <w:szCs w:val="20"/>
          <w:lang w:eastAsia="ru-RU"/>
        </w:rPr>
        <w:t xml:space="preserve"> </w:t>
      </w:r>
      <w:hyperlink r:id="rId41">
        <w:r w:rsidRPr="00610991">
          <w:rPr>
            <w:rFonts w:ascii="Times New Roman" w:hAnsi="Times New Roman" w:cs="Arial"/>
            <w:color w:val="auto"/>
            <w:sz w:val="28"/>
            <w:szCs w:val="28"/>
            <w:lang w:eastAsia="ru-RU"/>
          </w:rPr>
          <w:t>Решение</w:t>
        </w:r>
      </w:hyperlink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м Комитета местного самоуправления Суркинского сельсовета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25.05.2016 № 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>163-47/6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"Об утверждении местных нормативов градостроительного проектирования</w:t>
      </w:r>
      <w:r w:rsidRPr="00610991">
        <w:rPr>
          <w:rFonts w:ascii="Times New Roman" w:hAnsi="Times New Roman" w:cs="Arial"/>
          <w:color w:val="auto"/>
          <w:sz w:val="28"/>
          <w:szCs w:val="28"/>
          <w:lang w:eastAsia="ru-RU"/>
        </w:rPr>
        <w:t xml:space="preserve"> Суркинского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Наровчатского района Пензенской области" (с последующими изменениями),</w:t>
      </w:r>
    </w:p>
    <w:p w:rsidR="003A137A" w:rsidRPr="00610991" w:rsidRDefault="003A137A" w:rsidP="003347D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61099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42">
        <w:r w:rsidRPr="00610991">
          <w:rPr>
            <w:rFonts w:ascii="Times New Roman" w:hAnsi="Times New Roman" w:cs="Times New Roman"/>
            <w:color w:val="auto"/>
            <w:sz w:val="28"/>
            <w:szCs w:val="28"/>
          </w:rPr>
          <w:t>Решение</w:t>
        </w:r>
      </w:hyperlink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м Комитета местного самоуправления Скановского сельсовета Наровчатского района Пензенской области от </w:t>
      </w:r>
      <w:r w:rsidRPr="00610991">
        <w:rPr>
          <w:rFonts w:ascii="Times New Roman" w:hAnsi="Times New Roman" w:cs="Times New Roman"/>
          <w:bCs/>
          <w:color w:val="auto"/>
          <w:sz w:val="28"/>
          <w:szCs w:val="28"/>
        </w:rPr>
        <w:t>25.05.2016 № 175-51/6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"Об утверждении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местных нормативов градостроительного проектирования</w:t>
      </w: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 Скановского сельсовета Наровчатского района Пензенской области" (с последующими изменениями)</w:t>
      </w:r>
    </w:p>
    <w:p w:rsidR="003A137A" w:rsidRPr="00610991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13)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Решением </w:t>
      </w:r>
      <w:r w:rsidRPr="00610991">
        <w:rPr>
          <w:rFonts w:ascii="Times New Roman" w:hAnsi="Times New Roman" w:cs="Times New Roman"/>
          <w:iCs/>
          <w:color w:val="auto"/>
          <w:sz w:val="28"/>
          <w:szCs w:val="28"/>
          <w:lang w:eastAsia="ru-RU"/>
        </w:rPr>
        <w:t xml:space="preserve">Собрания представителей Наровчатского района Пензенской области 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 23.10.2015 № 418-43/3</w:t>
      </w:r>
      <w:r w:rsidRPr="0061099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"</w:t>
      </w:r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утверждении Соглашений о передаче Собранием представителей Наровчатского района Пензенской области осуществления части полномочий в сфере градостроительной деятельности Комитетам местного самоуправления Азарапинского, Большекаведровского, Большекирдяшевского, Большеколоярского, Виляйского, Вьюнского, Наровчатского, Новопичурского, Орловского,  Потодеевского, Плесковского, Суркинского, Скановского сельсоветов Наровчатского района Пензенской области" (с последующими изменениями)</w:t>
      </w:r>
      <w:r w:rsidRPr="0061099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3A137A" w:rsidRPr="00610991" w:rsidRDefault="003A137A" w:rsidP="00934295">
      <w:pPr>
        <w:pStyle w:val="ConsPlusNormal"/>
        <w:ind w:firstLine="567"/>
        <w:jc w:val="both"/>
        <w:rPr>
          <w:rFonts w:ascii="Arial" w:hAnsi="Arial" w:cs="Arial"/>
          <w:color w:val="auto"/>
          <w:sz w:val="20"/>
        </w:rPr>
      </w:pPr>
      <w:r w:rsidRPr="00610991">
        <w:rPr>
          <w:rFonts w:ascii="Times New Roman" w:hAnsi="Times New Roman"/>
          <w:color w:val="auto"/>
          <w:sz w:val="28"/>
          <w:szCs w:val="28"/>
        </w:rPr>
        <w:t>14) Постановлением администрации от 19.07.2016 № 163 "Об утверждении Реестра муниципальных услуг (функций) Наровчатского района Пензенской области";</w:t>
      </w:r>
    </w:p>
    <w:p w:rsidR="003A137A" w:rsidRPr="00610991" w:rsidRDefault="003A137A" w:rsidP="00EA63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10991">
        <w:rPr>
          <w:rFonts w:ascii="Times New Roman" w:hAnsi="Times New Roman" w:cs="Times New Roman"/>
          <w:color w:val="auto"/>
          <w:sz w:val="28"/>
          <w:szCs w:val="28"/>
        </w:rPr>
        <w:t xml:space="preserve">15) </w:t>
      </w:r>
      <w:bookmarkStart w:id="2" w:name="P126"/>
      <w:bookmarkEnd w:id="2"/>
      <w:r w:rsidRPr="0061099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Постановление администрации Наровчатского района Пензенской области от 21.07.2011 № 176 "Об утверждении прядка разработки и утверждения административных регламентов предоставления муниципальных услуг администрацией Наровчатского района Пензенской области, иными органами местного самоуправления Наровчатского района" (с последующими изменениями);</w:t>
      </w:r>
    </w:p>
    <w:p w:rsidR="003A137A" w:rsidRPr="00610991" w:rsidRDefault="003A137A" w:rsidP="005327C4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610991">
        <w:rPr>
          <w:rFonts w:ascii="Times New Roman" w:hAnsi="Times New Roman"/>
          <w:color w:val="auto"/>
          <w:sz w:val="28"/>
          <w:szCs w:val="28"/>
        </w:rPr>
        <w:t>16) настоящим Административным регламентом.</w:t>
      </w:r>
    </w:p>
    <w:p w:rsidR="003A137A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A137A" w:rsidRPr="005327C4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D5024">
        <w:rPr>
          <w:rFonts w:ascii="Times New Roman" w:hAnsi="Times New Roman" w:cs="Times New Roman"/>
          <w:sz w:val="28"/>
          <w:szCs w:val="28"/>
        </w:rPr>
        <w:t xml:space="preserve">. </w:t>
      </w:r>
      <w:r w:rsidRPr="00942B9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- заявление, составленное по форме согласно приложению № 1 к Административному регламенту;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физического или юридического лица, действовать от его имени.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а)</w:t>
      </w:r>
      <w:r w:rsidRPr="00942B95">
        <w:rPr>
          <w:rFonts w:ascii="Times New Roman" w:hAnsi="Times New Roman" w:cs="Times New Roman"/>
          <w:sz w:val="28"/>
          <w:szCs w:val="28"/>
        </w:rPr>
        <w:tab/>
        <w:t>лично по местонахождению Админист</w:t>
      </w:r>
      <w:r>
        <w:rPr>
          <w:rFonts w:ascii="Times New Roman" w:hAnsi="Times New Roman" w:cs="Times New Roman"/>
          <w:sz w:val="28"/>
          <w:szCs w:val="28"/>
        </w:rPr>
        <w:t>рации, указанному в пункте 1.6 настоящего а</w:t>
      </w:r>
      <w:r w:rsidRPr="00942B95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б)</w:t>
      </w:r>
      <w:r w:rsidRPr="00942B95">
        <w:rPr>
          <w:rFonts w:ascii="Times New Roman" w:hAnsi="Times New Roman" w:cs="Times New Roman"/>
          <w:sz w:val="28"/>
          <w:szCs w:val="28"/>
        </w:rPr>
        <w:tab/>
        <w:t>посредством почтовой связи по местонахождению Администрации, указанно</w:t>
      </w:r>
      <w:r>
        <w:rPr>
          <w:rFonts w:ascii="Times New Roman" w:hAnsi="Times New Roman" w:cs="Times New Roman"/>
          <w:sz w:val="28"/>
          <w:szCs w:val="28"/>
        </w:rPr>
        <w:t>му в пункте 1.6 настоящего а</w:t>
      </w:r>
      <w:r w:rsidRPr="00942B95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в)</w:t>
      </w:r>
      <w:r w:rsidRPr="00942B95">
        <w:rPr>
          <w:rFonts w:ascii="Times New Roman" w:hAnsi="Times New Roman" w:cs="Times New Roman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42B95">
        <w:rPr>
          <w:rFonts w:ascii="Times New Roman" w:hAnsi="Times New Roman"/>
          <w:sz w:val="28"/>
          <w:szCs w:val="28"/>
        </w:rPr>
        <w:t>г)</w:t>
      </w:r>
      <w:r w:rsidRPr="00942B95">
        <w:rPr>
          <w:rFonts w:ascii="Times New Roman" w:hAnsi="Times New Roman"/>
          <w:sz w:val="28"/>
          <w:szCs w:val="28"/>
        </w:rPr>
        <w:tab/>
        <w:t>на бумажном носителе через многофункциональный центр предоставления государственных и муниципальных услуг (далее –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A137A" w:rsidRDefault="003A137A" w:rsidP="00803DBB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Исчерпывающий перечень документов,</w:t>
      </w: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для предоставления муниципальной услуги, которые</w:t>
      </w: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3A137A" w:rsidRPr="00BD5024" w:rsidRDefault="003A137A" w:rsidP="00803DB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  <w:shd w:val="clear" w:color="auto" w:fill="FFFF00"/>
        </w:rPr>
      </w:pPr>
    </w:p>
    <w:p w:rsidR="003A137A" w:rsidRPr="00BD5024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D5024">
        <w:rPr>
          <w:rFonts w:ascii="Times New Roman" w:hAnsi="Times New Roman"/>
          <w:color w:val="auto"/>
          <w:sz w:val="28"/>
          <w:szCs w:val="28"/>
        </w:rPr>
        <w:t>2.</w:t>
      </w:r>
      <w:r>
        <w:rPr>
          <w:rFonts w:ascii="Times New Roman" w:hAnsi="Times New Roman"/>
          <w:color w:val="auto"/>
          <w:sz w:val="28"/>
          <w:szCs w:val="28"/>
        </w:rPr>
        <w:t>7</w:t>
      </w:r>
      <w:r w:rsidRPr="00BD5024">
        <w:rPr>
          <w:rFonts w:ascii="Times New Roman" w:hAnsi="Times New Roman"/>
          <w:color w:val="auto"/>
          <w:sz w:val="28"/>
          <w:szCs w:val="28"/>
        </w:rPr>
        <w:t xml:space="preserve">. Исчерпывающий перечень документов, необходимых для </w:t>
      </w:r>
      <w:r w:rsidRPr="00855102">
        <w:rPr>
          <w:rFonts w:ascii="Times New Roman" w:hAnsi="Times New Roman"/>
          <w:color w:val="auto"/>
          <w:sz w:val="28"/>
          <w:szCs w:val="28"/>
        </w:rPr>
        <w:t>предоставления муниципальной услуги, которые заявитель вправе представить по собственной инициативе: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5024">
        <w:rPr>
          <w:rFonts w:ascii="Times New Roman" w:hAnsi="Times New Roman" w:cs="Times New Roman"/>
          <w:sz w:val="28"/>
          <w:szCs w:val="28"/>
        </w:rPr>
        <w:t xml:space="preserve">.1.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 в </w:t>
      </w:r>
      <w:r w:rsidRPr="00855102">
        <w:rPr>
          <w:rFonts w:ascii="Times New Roman" w:hAnsi="Times New Roman" w:cs="Times New Roman"/>
          <w:sz w:val="28"/>
          <w:szCs w:val="28"/>
        </w:rPr>
        <w:t>системе тепло-, водоснабжения и водоотведения;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2.7.2. выписка из Единого государственного реестра недвижимости;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2.7.3. выписка из Единого государственного реестра юридических лиц (в случае обращения юридического лица).</w:t>
      </w:r>
    </w:p>
    <w:p w:rsidR="003A137A" w:rsidRPr="00855102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5102">
        <w:rPr>
          <w:rFonts w:ascii="Times New Roman" w:hAnsi="Times New Roman"/>
          <w:sz w:val="28"/>
          <w:szCs w:val="28"/>
        </w:rPr>
        <w:t>2.8. Администрация запрашивает документы, указанные:</w:t>
      </w:r>
    </w:p>
    <w:p w:rsidR="003A137A" w:rsidRPr="00855102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5102">
        <w:rPr>
          <w:rFonts w:ascii="Times New Roman" w:hAnsi="Times New Roman"/>
          <w:sz w:val="28"/>
          <w:szCs w:val="28"/>
        </w:rPr>
        <w:t>2.8.1. в подпунктах 2.7.</w:t>
      </w:r>
      <w:r>
        <w:rPr>
          <w:rFonts w:ascii="Times New Roman" w:hAnsi="Times New Roman"/>
          <w:sz w:val="28"/>
          <w:szCs w:val="28"/>
        </w:rPr>
        <w:t>2</w:t>
      </w:r>
      <w:r w:rsidRPr="00855102">
        <w:rPr>
          <w:rFonts w:ascii="Times New Roman" w:hAnsi="Times New Roman"/>
          <w:sz w:val="28"/>
          <w:szCs w:val="28"/>
        </w:rPr>
        <w:t>, 2.7.</w:t>
      </w:r>
      <w:r>
        <w:rPr>
          <w:rFonts w:ascii="Times New Roman" w:hAnsi="Times New Roman"/>
          <w:sz w:val="28"/>
          <w:szCs w:val="28"/>
        </w:rPr>
        <w:t>3</w:t>
      </w:r>
      <w:r w:rsidRPr="00855102">
        <w:rPr>
          <w:rFonts w:ascii="Times New Roman" w:hAnsi="Times New Roman"/>
          <w:sz w:val="28"/>
          <w:szCs w:val="28"/>
        </w:rPr>
        <w:t xml:space="preserve"> пункта 2.7 настоящего административного регламента, - в уполномоченных органах государственной власти в порядке межведомственного информационного взаимодействия;</w:t>
      </w:r>
    </w:p>
    <w:p w:rsidR="003A137A" w:rsidRPr="00855102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2.8.2. в подпункте 2.7.1</w:t>
      </w:r>
      <w:r w:rsidRPr="00855102">
        <w:rPr>
          <w:rFonts w:ascii="Times New Roman" w:hAnsi="Times New Roman"/>
          <w:sz w:val="28"/>
          <w:szCs w:val="28"/>
        </w:rPr>
        <w:t xml:space="preserve"> пункта 2.7 настоящего административного регламента, - в организациях, осуществляющих эксплуатацию сетей инженерно-технического обеспечения, в порядке, предусмотренном градостроительным законодательством.</w:t>
      </w:r>
    </w:p>
    <w:p w:rsidR="003A137A" w:rsidRPr="00942B9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2.9.</w:t>
      </w:r>
      <w:r w:rsidRPr="008E30CF">
        <w:rPr>
          <w:rFonts w:ascii="Times New Roman" w:hAnsi="Times New Roman" w:cs="Times New Roman"/>
          <w:sz w:val="28"/>
          <w:szCs w:val="28"/>
        </w:rPr>
        <w:t xml:space="preserve"> </w:t>
      </w:r>
      <w:r w:rsidRPr="00942B95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A137A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Pr="005327C4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91738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2.10. В приеме к рассмотрению документов, необходимых для предоставления муниципальной услуги, отказывается при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3A137A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37A" w:rsidRPr="00917385" w:rsidRDefault="003A137A" w:rsidP="00803D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11</w:t>
      </w:r>
      <w:r w:rsidRPr="00917385">
        <w:rPr>
          <w:rFonts w:ascii="Times New Roman" w:hAnsi="Times New Roman"/>
          <w:sz w:val="28"/>
          <w:szCs w:val="28"/>
        </w:rPr>
        <w:t>. Основания для приостановления муниципальной услуги не предусмотрены.</w:t>
      </w:r>
    </w:p>
    <w:p w:rsidR="003A137A" w:rsidRDefault="003A137A" w:rsidP="00803D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917385">
        <w:rPr>
          <w:rFonts w:ascii="Times New Roman" w:hAnsi="Times New Roman"/>
          <w:sz w:val="28"/>
          <w:szCs w:val="28"/>
        </w:rPr>
        <w:t xml:space="preserve">. В предоставлении муниципальной услуги заявителю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(представителю заявителя) </w:t>
      </w:r>
      <w:r w:rsidRPr="00917385">
        <w:rPr>
          <w:rFonts w:ascii="Times New Roman" w:hAnsi="Times New Roman"/>
          <w:sz w:val="28"/>
          <w:szCs w:val="28"/>
        </w:rPr>
        <w:t>отказывается в случаях, если:</w:t>
      </w:r>
    </w:p>
    <w:p w:rsidR="003A137A" w:rsidRPr="00917385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sz w:val="28"/>
          <w:szCs w:val="28"/>
        </w:rPr>
        <w:t>2.12.1.</w:t>
      </w:r>
      <w:r w:rsidRPr="00855102">
        <w:rPr>
          <w:rFonts w:ascii="Times New Roman" w:hAnsi="Times New Roman" w:cs="Times New Roman"/>
          <w:sz w:val="28"/>
          <w:szCs w:val="28"/>
        </w:rPr>
        <w:t xml:space="preserve"> заявителем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(представителю заявителя) </w:t>
      </w:r>
      <w:r w:rsidRPr="00855102">
        <w:rPr>
          <w:rFonts w:ascii="Times New Roman" w:hAnsi="Times New Roman" w:cs="Times New Roman"/>
          <w:sz w:val="28"/>
          <w:szCs w:val="28"/>
        </w:rPr>
        <w:t xml:space="preserve">не представлены или представлены не в полном объеме документы, определенные пунктом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Pr="0085510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3A137A" w:rsidRPr="00917385" w:rsidRDefault="003A137A" w:rsidP="00803D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9173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>. с заявлением о выдаче градостроительного плана земельного участка обратилось лицо, не указанное в пунктах 1.</w:t>
      </w:r>
      <w:r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 xml:space="preserve"> и 1.</w:t>
      </w:r>
      <w:r>
        <w:rPr>
          <w:rFonts w:ascii="Times New Roman" w:hAnsi="Times New Roman"/>
          <w:sz w:val="28"/>
          <w:szCs w:val="28"/>
        </w:rPr>
        <w:t>3</w:t>
      </w:r>
      <w:r w:rsidRPr="00917385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3A137A" w:rsidRDefault="003A137A" w:rsidP="00803D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>.3. отсутствует утвержденная документация по планировке территории, необходимость подготовки которой установлена Градостроительным кодексом Российской Федерации (за исключением случаев реконструкции объек</w:t>
      </w:r>
      <w:r>
        <w:rPr>
          <w:rFonts w:ascii="Times New Roman" w:hAnsi="Times New Roman"/>
          <w:sz w:val="28"/>
          <w:szCs w:val="28"/>
        </w:rPr>
        <w:t>тов капитального строительства);</w:t>
      </w:r>
    </w:p>
    <w:p w:rsidR="003A137A" w:rsidRDefault="003A137A" w:rsidP="00803DBB">
      <w:pPr>
        <w:pStyle w:val="10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3A137A" w:rsidRPr="005327C4" w:rsidRDefault="003A137A" w:rsidP="00803DBB">
      <w:pPr>
        <w:pStyle w:val="10"/>
        <w:spacing w:before="0"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5327C4">
        <w:rPr>
          <w:rFonts w:cs="Times New Roman"/>
          <w:b/>
          <w:sz w:val="28"/>
          <w:szCs w:val="28"/>
        </w:rPr>
        <w:t>Перечень услуг, которые являются необходимыми</w:t>
      </w:r>
    </w:p>
    <w:p w:rsidR="003A137A" w:rsidRPr="005327C4" w:rsidRDefault="003A137A" w:rsidP="00803DBB">
      <w:pPr>
        <w:pStyle w:val="10"/>
        <w:spacing w:before="0" w:after="0"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5327C4">
        <w:rPr>
          <w:rFonts w:cs="Times New Roman"/>
          <w:b/>
          <w:sz w:val="28"/>
          <w:szCs w:val="28"/>
        </w:rPr>
        <w:t>и обязательными для предоставления муниципальной услуги</w:t>
      </w:r>
    </w:p>
    <w:p w:rsidR="003A137A" w:rsidRPr="00F237D4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3A137A" w:rsidRPr="00F237D4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13</w:t>
      </w:r>
      <w:r w:rsidRPr="00F237D4">
        <w:rPr>
          <w:rFonts w:cs="Times New Roman"/>
          <w:sz w:val="28"/>
          <w:szCs w:val="28"/>
        </w:rPr>
        <w:t>. Не предусмотрен.</w:t>
      </w:r>
    </w:p>
    <w:p w:rsidR="003A137A" w:rsidRPr="00F237D4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Pr="005327C4" w:rsidRDefault="003A137A" w:rsidP="00803DB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Порядок, размер и основания взимания платы</w:t>
      </w:r>
    </w:p>
    <w:p w:rsidR="003A137A" w:rsidRPr="005327C4" w:rsidRDefault="003A137A" w:rsidP="00803DBB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7C4">
        <w:rPr>
          <w:rFonts w:ascii="Times New Roman" w:hAnsi="Times New Roman"/>
          <w:b/>
          <w:sz w:val="28"/>
          <w:szCs w:val="28"/>
        </w:rPr>
        <w:t>за предоставление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</w:t>
      </w:r>
      <w:r w:rsidRPr="00B673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5327C4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Максимальный срок ожидания в очереди при подаче за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явления</w:t>
      </w: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Время ожидания в очереди не должно превышать: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подаче заявления и (или) документов - 15 минут;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3A137A" w:rsidRPr="00905BA0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5BA0">
        <w:rPr>
          <w:rFonts w:ascii="Times New Roman" w:hAnsi="Times New Roman" w:cs="Times New Roman"/>
          <w:color w:val="auto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3A137A" w:rsidRPr="00905BA0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05BA0">
        <w:rPr>
          <w:rFonts w:ascii="Times New Roman" w:hAnsi="Times New Roman"/>
          <w:color w:val="auto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5327C4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Срок регистрации за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явления</w:t>
      </w: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заявителя о </w:t>
      </w:r>
    </w:p>
    <w:p w:rsidR="003A137A" w:rsidRPr="005327C4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предоставлении муниципальной услуги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2.16. Регистрация з</w:t>
      </w:r>
      <w:r>
        <w:rPr>
          <w:rFonts w:ascii="Times New Roman" w:hAnsi="Times New Roman" w:cs="Times New Roman"/>
          <w:color w:val="auto"/>
          <w:sz w:val="28"/>
          <w:szCs w:val="28"/>
        </w:rPr>
        <w:t>аявления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осуществляется в день его получения.</w:t>
      </w:r>
    </w:p>
    <w:p w:rsidR="003A137A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</w:rPr>
      </w:pPr>
      <w:r w:rsidRPr="00F237D4">
        <w:rPr>
          <w:rFonts w:cs="Times New Roman"/>
          <w:sz w:val="28"/>
        </w:rPr>
        <w:t>За</w:t>
      </w:r>
      <w:r>
        <w:rPr>
          <w:rFonts w:cs="Times New Roman"/>
          <w:sz w:val="28"/>
        </w:rPr>
        <w:t>явления</w:t>
      </w:r>
      <w:r w:rsidRPr="00F237D4">
        <w:rPr>
          <w:rFonts w:cs="Times New Roman"/>
          <w:sz w:val="28"/>
        </w:rPr>
        <w:t xml:space="preserve"> заявителя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Pr="00F237D4">
        <w:rPr>
          <w:rFonts w:cs="Times New Roman"/>
          <w:sz w:val="28"/>
        </w:rPr>
        <w:t xml:space="preserve"> о предоставлении муниципальной услуги регистрируется в установленной системе документооборота с присвоением з</w:t>
      </w:r>
      <w:r>
        <w:rPr>
          <w:rFonts w:cs="Times New Roman"/>
          <w:sz w:val="28"/>
        </w:rPr>
        <w:t>аявлению</w:t>
      </w:r>
      <w:r w:rsidRPr="00F237D4">
        <w:rPr>
          <w:rFonts w:cs="Times New Roman"/>
          <w:sz w:val="28"/>
        </w:rPr>
        <w:t xml:space="preserve"> входящего номера и указанием даты его получения</w:t>
      </w:r>
      <w:r>
        <w:rPr>
          <w:rFonts w:cs="Times New Roman"/>
          <w:sz w:val="28"/>
        </w:rPr>
        <w:t>.</w:t>
      </w:r>
    </w:p>
    <w:p w:rsidR="003A137A" w:rsidRDefault="003A137A" w:rsidP="00803DBB">
      <w:pPr>
        <w:pStyle w:val="10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>
        <w:rPr>
          <w:rFonts w:cs="Times New Roman"/>
          <w:sz w:val="28"/>
        </w:rPr>
        <w:t>2.17.</w:t>
      </w:r>
      <w:r w:rsidRPr="00942B95">
        <w:rPr>
          <w:rFonts w:cs="Times New Roman"/>
          <w:color w:val="auto"/>
          <w:sz w:val="28"/>
          <w:szCs w:val="28"/>
        </w:rPr>
        <w:t xml:space="preserve"> Регистрация за</w:t>
      </w:r>
      <w:r>
        <w:rPr>
          <w:rFonts w:cs="Times New Roman"/>
          <w:color w:val="auto"/>
          <w:sz w:val="28"/>
          <w:szCs w:val="28"/>
        </w:rPr>
        <w:t>явления</w:t>
      </w:r>
      <w:r w:rsidRPr="00942B95">
        <w:rPr>
          <w:rFonts w:cs="Times New Roman"/>
          <w:color w:val="auto"/>
          <w:sz w:val="28"/>
          <w:szCs w:val="28"/>
        </w:rPr>
        <w:t xml:space="preserve"> заявителя</w:t>
      </w:r>
      <w:r>
        <w:rPr>
          <w:rFonts w:cs="Times New Roman"/>
          <w:color w:val="auto"/>
          <w:sz w:val="28"/>
          <w:szCs w:val="28"/>
        </w:rPr>
        <w:t xml:space="preserve"> (представителя заявителя) </w:t>
      </w:r>
      <w:r w:rsidRPr="00942B95">
        <w:rPr>
          <w:rFonts w:cs="Times New Roman"/>
          <w:color w:val="auto"/>
          <w:sz w:val="28"/>
          <w:szCs w:val="28"/>
        </w:rPr>
        <w:t xml:space="preserve"> о предоставлении муниципальной услуги, направленного в форме электронного документа с использованием Регионального портала, осуществляется в автоматическом режиме.</w:t>
      </w:r>
    </w:p>
    <w:p w:rsidR="003A137A" w:rsidRDefault="003A137A" w:rsidP="00803DBB">
      <w:pPr>
        <w:pStyle w:val="10"/>
        <w:spacing w:before="0" w:after="0" w:line="240" w:lineRule="auto"/>
        <w:ind w:firstLine="567"/>
      </w:pPr>
    </w:p>
    <w:p w:rsidR="003A137A" w:rsidRPr="005327C4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явления</w:t>
      </w:r>
      <w:r w:rsidRPr="005327C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A137A" w:rsidRDefault="003A137A" w:rsidP="00803DBB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pacing w:val="2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2.18</w:t>
      </w:r>
      <w:r w:rsidRPr="00FA5ADA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D6B91">
        <w:rPr>
          <w:rFonts w:ascii="Times New Roman" w:hAnsi="Times New Roman"/>
          <w:color w:val="auto"/>
          <w:sz w:val="28"/>
          <w:szCs w:val="28"/>
        </w:rPr>
        <w:t>З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дани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, в котором располагаются помещения 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Администрации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МФЦ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должн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быть расположен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с учетом транспортной и пешеходной доступности для заявителей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(представителя заявителя)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3A137A" w:rsidRPr="009D6B91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Помещения 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Администрации, МФЦ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 xml:space="preserve"> должны соответствовать санитарно-эпидемиологическим правилам и нормативам 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"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Гигиенические требования к персональным электронно-вычислительным машинам и организации работы. СанПиН 2.2.2/2.4.1340-03</w:t>
      </w:r>
      <w:r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"</w:t>
      </w:r>
      <w:r w:rsidRPr="009D6B91">
        <w:rPr>
          <w:rFonts w:ascii="Times New Roman" w:hAnsi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3A137A" w:rsidRPr="00CE5DC7" w:rsidRDefault="003A137A" w:rsidP="0098782D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2.20. </w:t>
      </w:r>
      <w:r w:rsidRPr="00CE5DC7">
        <w:rPr>
          <w:rFonts w:ascii="Times New Roman" w:hAnsi="Times New Roman"/>
          <w:color w:val="auto"/>
          <w:sz w:val="28"/>
          <w:szCs w:val="28"/>
        </w:rPr>
        <w:t>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3A137A" w:rsidRPr="00CE5DC7" w:rsidRDefault="003A137A" w:rsidP="0098782D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CE5DC7">
        <w:rPr>
          <w:rFonts w:ascii="Times New Roman" w:hAnsi="Times New Roman"/>
          <w:color w:val="auto"/>
          <w:sz w:val="28"/>
          <w:szCs w:val="28"/>
        </w:rPr>
        <w:t>- информация о порядке предоставления муниципальной услуги;</w:t>
      </w:r>
    </w:p>
    <w:p w:rsidR="003A137A" w:rsidRPr="00CE5DC7" w:rsidRDefault="003A137A" w:rsidP="0098782D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CE5DC7">
        <w:rPr>
          <w:rFonts w:ascii="Times New Roman" w:hAnsi="Times New Roman"/>
          <w:color w:val="auto"/>
          <w:sz w:val="28"/>
          <w:szCs w:val="28"/>
        </w:rPr>
        <w:t>- описание результата предоставления муниципальной услуги;</w:t>
      </w:r>
    </w:p>
    <w:p w:rsidR="003A137A" w:rsidRPr="00CE5DC7" w:rsidRDefault="003A137A" w:rsidP="0098782D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CE5DC7">
        <w:rPr>
          <w:rFonts w:ascii="Times New Roman" w:hAnsi="Times New Roman"/>
          <w:color w:val="auto"/>
          <w:sz w:val="28"/>
          <w:szCs w:val="28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3A137A" w:rsidRPr="00CE5DC7" w:rsidRDefault="003A137A" w:rsidP="0098782D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CE5DC7">
        <w:rPr>
          <w:rFonts w:ascii="Times New Roman" w:hAnsi="Times New Roman"/>
          <w:color w:val="auto"/>
          <w:sz w:val="28"/>
          <w:szCs w:val="28"/>
        </w:rPr>
        <w:t xml:space="preserve">- образец </w:t>
      </w:r>
      <w:r>
        <w:rPr>
          <w:rFonts w:ascii="Times New Roman" w:hAnsi="Times New Roman"/>
          <w:color w:val="auto"/>
          <w:sz w:val="28"/>
          <w:szCs w:val="28"/>
        </w:rPr>
        <w:t xml:space="preserve">заявления </w:t>
      </w:r>
      <w:r w:rsidRPr="006800B8">
        <w:rPr>
          <w:rFonts w:ascii="Times New Roman" w:hAnsi="Times New Roman"/>
          <w:color w:val="auto"/>
          <w:sz w:val="28"/>
          <w:szCs w:val="28"/>
        </w:rPr>
        <w:t>о выдаче градостроительного плана земельного участка</w:t>
      </w:r>
      <w:r w:rsidRPr="00CE5DC7">
        <w:rPr>
          <w:rFonts w:ascii="Times New Roman" w:hAnsi="Times New Roman"/>
          <w:color w:val="auto"/>
          <w:sz w:val="28"/>
          <w:szCs w:val="28"/>
        </w:rPr>
        <w:t>.</w:t>
      </w:r>
    </w:p>
    <w:p w:rsidR="003A137A" w:rsidRDefault="003A137A" w:rsidP="0098782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3A137A" w:rsidRDefault="003A137A" w:rsidP="0098782D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Места ожидания должны соответствовать комфортным условиям для заявителей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(представителей заявителей) </w:t>
      </w:r>
      <w:r>
        <w:rPr>
          <w:rFonts w:ascii="Times New Roman" w:hAnsi="Times New Roman"/>
          <w:sz w:val="28"/>
          <w:szCs w:val="28"/>
        </w:rPr>
        <w:t>и оптимальным условиям работы специалистов.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2.23. Кабинеты приема заявителей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(представителей заявителей) </w:t>
      </w:r>
      <w:r>
        <w:rPr>
          <w:rFonts w:ascii="Times New Roman" w:hAnsi="Times New Roman"/>
          <w:sz w:val="28"/>
          <w:szCs w:val="28"/>
        </w:rPr>
        <w:t xml:space="preserve"> должны иметь информационные таблички (вывески) с указанием: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номера кабинета;</w:t>
      </w:r>
    </w:p>
    <w:p w:rsidR="003A137A" w:rsidRDefault="003A137A" w:rsidP="00803DB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- фамилии, имени, отчества и должности специалиста.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664B4A">
        <w:rPr>
          <w:rFonts w:ascii="Times New Roman" w:hAnsi="Times New Roman"/>
          <w:color w:val="auto"/>
          <w:sz w:val="28"/>
          <w:szCs w:val="28"/>
        </w:rPr>
        <w:t>специалистов</w:t>
      </w:r>
      <w:r>
        <w:rPr>
          <w:rFonts w:ascii="Times New Roman" w:hAnsi="Times New Roman"/>
          <w:sz w:val="28"/>
          <w:szCs w:val="28"/>
        </w:rPr>
        <w:t xml:space="preserve"> из помещения.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 </w:t>
      </w:r>
      <w:r>
        <w:rPr>
          <w:rFonts w:ascii="Times New Roman" w:hAnsi="Times New Roman"/>
          <w:color w:val="auto"/>
          <w:sz w:val="28"/>
          <w:szCs w:val="28"/>
        </w:rPr>
        <w:t>(представителей заявителей)</w:t>
      </w:r>
      <w:r>
        <w:rPr>
          <w:rFonts w:ascii="Times New Roman" w:hAnsi="Times New Roman"/>
          <w:sz w:val="28"/>
          <w:szCs w:val="28"/>
        </w:rPr>
        <w:t>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A137A" w:rsidRDefault="003A137A" w:rsidP="00803DB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/>
          <w:color w:val="000000"/>
          <w:sz w:val="28"/>
          <w:szCs w:val="28"/>
        </w:rPr>
        <w:t>Администрации, МФЦ.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A137A" w:rsidRDefault="003A137A" w:rsidP="00803DBB">
      <w:pPr>
        <w:pStyle w:val="ConsPlusNormal"/>
        <w:ind w:firstLine="540"/>
        <w:jc w:val="both"/>
      </w:pPr>
      <w:r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A137A" w:rsidRDefault="003A137A" w:rsidP="00803DBB">
      <w:pPr>
        <w:pStyle w:val="ConsPlusNormal"/>
        <w:ind w:firstLine="540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Рабочее место специалиста Администрации, МФЦ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A137A" w:rsidRDefault="003A137A" w:rsidP="00803DBB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Специалисты </w:t>
      </w:r>
      <w:r>
        <w:rPr>
          <w:rFonts w:ascii="Times New Roman" w:hAnsi="Times New Roman"/>
          <w:color w:val="000000"/>
          <w:sz w:val="28"/>
          <w:szCs w:val="28"/>
        </w:rPr>
        <w:t>Администрации, МФЦ</w:t>
      </w:r>
      <w:r>
        <w:rPr>
          <w:rFonts w:ascii="Times New Roman" w:hAnsi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A137A" w:rsidRDefault="003A137A" w:rsidP="00803DB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A137A" w:rsidRPr="00CD3579" w:rsidRDefault="003A137A" w:rsidP="00803DBB">
      <w:pPr>
        <w:pStyle w:val="10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CD3579">
        <w:rPr>
          <w:rFonts w:cs="Times New Roman"/>
          <w:b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3A137A" w:rsidRPr="00E52D4B" w:rsidRDefault="003A137A" w:rsidP="00803DBB">
      <w:pPr>
        <w:pStyle w:val="10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3A137A" w:rsidRPr="00917385" w:rsidRDefault="003A137A" w:rsidP="00803DBB">
      <w:pPr>
        <w:pStyle w:val="10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26</w:t>
      </w:r>
      <w:r w:rsidRPr="00917385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A137A" w:rsidRPr="00EB1877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2.26.1.</w:t>
      </w:r>
      <w:r w:rsidRPr="00EB1877">
        <w:rPr>
          <w:rFonts w:cs="Times New Roman"/>
          <w:sz w:val="28"/>
          <w:szCs w:val="28"/>
        </w:rPr>
        <w:t xml:space="preserve"> транспортная доступность к месту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услуги;</w:t>
      </w:r>
    </w:p>
    <w:p w:rsidR="003A137A" w:rsidRPr="00EB1877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2.26.2.</w:t>
      </w:r>
      <w:r w:rsidRPr="00EB1877">
        <w:rPr>
          <w:rFonts w:cs="Times New Roman"/>
          <w:sz w:val="28"/>
          <w:szCs w:val="28"/>
        </w:rPr>
        <w:t xml:space="preserve"> обеспечение беспрепятственного доступа лиц к помещениям, в которых предоставляется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ная услуга;</w:t>
      </w:r>
    </w:p>
    <w:p w:rsidR="003A137A" w:rsidRPr="00EB1877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2.26.3.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 xml:space="preserve">ной услуги на официальном сайте </w:t>
      </w:r>
      <w:r>
        <w:rPr>
          <w:rFonts w:cs="Times New Roman"/>
          <w:sz w:val="28"/>
          <w:szCs w:val="28"/>
        </w:rPr>
        <w:t>Администрации</w:t>
      </w:r>
      <w:r w:rsidRPr="00EB1877">
        <w:rPr>
          <w:rFonts w:cs="Times New Roman"/>
          <w:sz w:val="28"/>
          <w:szCs w:val="28"/>
        </w:rPr>
        <w:t xml:space="preserve"> в информационно-телекоммуникационной сети "Интернет", на Едином портале и (или) Региональном портале;</w:t>
      </w:r>
    </w:p>
    <w:p w:rsidR="003A137A" w:rsidRPr="00EB1877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2.26.4.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на информационных стендах;</w:t>
      </w:r>
    </w:p>
    <w:p w:rsidR="003A137A" w:rsidRPr="00EB1877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2.26.5.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в средствах массовой информации;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2.26.6.</w:t>
      </w:r>
      <w:r w:rsidRPr="00EB1877">
        <w:rPr>
          <w:rFonts w:cs="Times New Roman"/>
          <w:sz w:val="28"/>
          <w:szCs w:val="28"/>
        </w:rPr>
        <w:t xml:space="preserve"> возможность получения заявителем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auto"/>
          <w:sz w:val="28"/>
          <w:szCs w:val="28"/>
        </w:rPr>
        <w:t>(представителей заявителей)</w:t>
      </w:r>
      <w:r w:rsidRPr="00EB1877">
        <w:rPr>
          <w:rFonts w:cs="Times New Roman"/>
          <w:sz w:val="28"/>
          <w:szCs w:val="28"/>
        </w:rPr>
        <w:t xml:space="preserve"> информации о ходе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с использованием Регионального портала.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A137A" w:rsidRPr="00917385" w:rsidRDefault="003A137A" w:rsidP="00D5737A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 xml:space="preserve">.4. соотношение количества обоснованных жалоб </w:t>
      </w:r>
      <w:r>
        <w:rPr>
          <w:rFonts w:cs="Times New Roman"/>
          <w:sz w:val="28"/>
          <w:szCs w:val="28"/>
        </w:rPr>
        <w:t xml:space="preserve">заявителей (представителей заявителей) </w:t>
      </w:r>
      <w:r w:rsidRPr="00917385">
        <w:rPr>
          <w:rFonts w:cs="Times New Roman"/>
          <w:sz w:val="28"/>
          <w:szCs w:val="28"/>
        </w:rPr>
        <w:t>по вопросам качества и доступности предоставления муниципальной услуги к общему количеству жалоб.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3A137A" w:rsidRPr="00917385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.2. при получении результата оказания муниципальной услуги.</w:t>
      </w:r>
    </w:p>
    <w:p w:rsidR="003A137A" w:rsidRPr="00917385" w:rsidRDefault="003A137A" w:rsidP="00803DBB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3A137A" w:rsidRPr="00CD3579" w:rsidRDefault="003A137A" w:rsidP="00803DBB">
      <w:pPr>
        <w:pStyle w:val="Heading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8"/>
          <w:szCs w:val="28"/>
        </w:rPr>
      </w:pPr>
      <w:r w:rsidRPr="00CD3579">
        <w:rPr>
          <w:spacing w:val="2"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</w:t>
      </w:r>
      <w:r w:rsidRPr="00A30B62">
        <w:rPr>
          <w:sz w:val="28"/>
          <w:szCs w:val="28"/>
        </w:rPr>
        <w:t>многофункциональном центре предоставления государственных и муниципальных услуг</w:t>
      </w:r>
      <w:r w:rsidRPr="00CD3579">
        <w:rPr>
          <w:spacing w:val="2"/>
          <w:sz w:val="28"/>
          <w:szCs w:val="28"/>
        </w:rPr>
        <w:t xml:space="preserve"> и особенности предоставления муниципальной услуги в электронной форме</w:t>
      </w:r>
    </w:p>
    <w:p w:rsidR="003A137A" w:rsidRPr="00A62C55" w:rsidRDefault="003A137A" w:rsidP="00803DBB">
      <w:pPr>
        <w:pStyle w:val="Heading4"/>
        <w:spacing w:before="0" w:beforeAutospacing="0" w:after="0" w:afterAutospacing="0"/>
        <w:ind w:firstLine="567"/>
        <w:jc w:val="center"/>
        <w:textAlignment w:val="baseline"/>
        <w:rPr>
          <w:b w:val="0"/>
          <w:bCs/>
          <w:spacing w:val="2"/>
          <w:sz w:val="28"/>
          <w:szCs w:val="28"/>
        </w:rPr>
      </w:pP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2.29. При предоставлении муниципальной услуги в электронной форме посредством Регионального портала заявителю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/>
          <w:color w:val="auto"/>
          <w:sz w:val="28"/>
          <w:szCs w:val="28"/>
        </w:rPr>
        <w:t>обеспечивается: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б) формирование заявления о предоставлении муниципальной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г) получение результата предоставления муниципальной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д) получение сведений о ходе выполнения муниципальной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е) досудебное (внесудебное) обжалование решений и действий (бездействия) Администрации, его должностных лиц.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2.30.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2.31. Заявление и документы</w:t>
      </w:r>
      <w:r>
        <w:rPr>
          <w:rFonts w:ascii="Times New Roman" w:hAnsi="Times New Roman"/>
          <w:color w:val="auto"/>
          <w:sz w:val="28"/>
          <w:szCs w:val="28"/>
        </w:rPr>
        <w:t>, указанные в пунктах 2.6, 2.7 настоящего а</w:t>
      </w:r>
      <w:r w:rsidRPr="00942B95">
        <w:rPr>
          <w:rFonts w:ascii="Times New Roman" w:hAnsi="Times New Roman"/>
          <w:color w:val="auto"/>
          <w:sz w:val="28"/>
          <w:szCs w:val="28"/>
        </w:rPr>
        <w:t>дминистративного регламента, могут быть поданы в электронной форме через Региональный портал.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pacing w:val="2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2.32. При подаче заявления в электронной форме с использованием Регионального портала,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 и подписывается заявителем в соответствии </w:t>
      </w:r>
      <w:r w:rsidRPr="00942B95">
        <w:rPr>
          <w:rFonts w:ascii="Times New Roman" w:hAnsi="Times New Roman"/>
          <w:color w:val="auto"/>
          <w:spacing w:val="2"/>
          <w:sz w:val="28"/>
          <w:szCs w:val="28"/>
        </w:rPr>
        <w:t>с требованиями ФЗ № 63-ФЗ</w:t>
      </w:r>
      <w:r w:rsidRPr="00942B95">
        <w:rPr>
          <w:rStyle w:val="apple-converted-space"/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942B95">
        <w:rPr>
          <w:rFonts w:ascii="Times New Roman" w:hAnsi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2.33. При формировании заявления обеспечивается: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б)</w:t>
      </w:r>
      <w:r w:rsidRPr="00942B95">
        <w:rPr>
          <w:rFonts w:ascii="Times New Roman" w:hAnsi="Times New Roman"/>
          <w:color w:val="auto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/>
          <w:color w:val="auto"/>
          <w:sz w:val="28"/>
          <w:szCs w:val="28"/>
        </w:rPr>
        <w:t>"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3A137A" w:rsidRPr="00942B95" w:rsidRDefault="003A137A" w:rsidP="00803DBB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3A137A" w:rsidRPr="00942B95" w:rsidRDefault="003A137A" w:rsidP="00803D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2.34.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A137A" w:rsidRDefault="003A137A" w:rsidP="00733302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</w:rPr>
      </w:pPr>
      <w:r w:rsidRPr="00942B95">
        <w:rPr>
          <w:rFonts w:ascii="Times New Roman" w:hAnsi="Times New Roman"/>
          <w:color w:val="auto"/>
          <w:sz w:val="28"/>
          <w:szCs w:val="28"/>
        </w:rPr>
        <w:t xml:space="preserve">2.35. По выбору заявителя </w:t>
      </w:r>
      <w:r>
        <w:rPr>
          <w:rFonts w:ascii="Times New Roman" w:hAnsi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результат </w:t>
      </w:r>
      <w:r w:rsidRPr="00942B95">
        <w:rPr>
          <w:rFonts w:ascii="Times New Roman" w:hAnsi="Times New Roman"/>
          <w:color w:val="auto"/>
          <w:sz w:val="28"/>
        </w:rPr>
        <w:t>предоставления муниципальной услуги, расписки</w:t>
      </w:r>
      <w:r>
        <w:rPr>
          <w:rFonts w:ascii="Times New Roman" w:hAnsi="Times New Roman"/>
          <w:color w:val="auto"/>
          <w:sz w:val="28"/>
        </w:rPr>
        <w:t xml:space="preserve"> в получении документов (далее – расписка), о</w:t>
      </w:r>
      <w:r w:rsidRPr="004C0855">
        <w:rPr>
          <w:rFonts w:ascii="Times New Roman" w:hAnsi="Times New Roman"/>
          <w:color w:val="auto"/>
          <w:sz w:val="28"/>
        </w:rPr>
        <w:t>тказ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4C0855">
        <w:rPr>
          <w:rFonts w:ascii="Times New Roman" w:hAnsi="Times New Roman"/>
          <w:color w:val="auto"/>
          <w:sz w:val="28"/>
        </w:rPr>
        <w:t>в приеме к рассмотрению документов для пред</w:t>
      </w:r>
      <w:r>
        <w:rPr>
          <w:rFonts w:ascii="Times New Roman" w:hAnsi="Times New Roman"/>
          <w:color w:val="auto"/>
          <w:sz w:val="28"/>
        </w:rPr>
        <w:t>оставления муниципальной услуги,</w:t>
      </w:r>
      <w:r w:rsidRPr="00942B95">
        <w:rPr>
          <w:rFonts w:ascii="Times New Roman" w:hAnsi="Times New Roman"/>
          <w:color w:val="auto"/>
          <w:sz w:val="28"/>
        </w:rPr>
        <w:t xml:space="preserve"> уведомления, в том числе об отказе в выдаче </w:t>
      </w:r>
      <w:r w:rsidRPr="00BB0354">
        <w:rPr>
          <w:rFonts w:ascii="Times New Roman" w:hAnsi="Times New Roman"/>
          <w:color w:val="auto"/>
          <w:sz w:val="28"/>
        </w:rPr>
        <w:t>градостроительного плана земельного участка</w:t>
      </w:r>
      <w:r w:rsidRPr="00942B95">
        <w:rPr>
          <w:rFonts w:ascii="Times New Roman" w:hAnsi="Times New Roman"/>
          <w:color w:val="auto"/>
          <w:sz w:val="28"/>
        </w:rPr>
        <w:t>, направляются в виде:</w:t>
      </w:r>
    </w:p>
    <w:p w:rsidR="003A137A" w:rsidRPr="00942B95" w:rsidRDefault="003A137A" w:rsidP="00733302">
      <w:pPr>
        <w:pStyle w:val="ConsPlusNormal"/>
        <w:ind w:firstLine="540"/>
        <w:jc w:val="both"/>
        <w:rPr>
          <w:color w:val="auto"/>
        </w:rPr>
      </w:pPr>
      <w:r w:rsidRPr="00942B95">
        <w:rPr>
          <w:rFonts w:ascii="Times New Roman" w:hAnsi="Times New Roman"/>
          <w:color w:val="auto"/>
          <w:sz w:val="28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942B95">
        <w:rPr>
          <w:rFonts w:ascii="Times New Roman" w:hAnsi="Times New Roman"/>
          <w:color w:val="auto"/>
          <w:sz w:val="28"/>
          <w:szCs w:val="28"/>
        </w:rPr>
        <w:t xml:space="preserve"> личный кабинет Регионального портала</w:t>
      </w:r>
      <w:r w:rsidRPr="00942B95">
        <w:rPr>
          <w:rFonts w:ascii="Times New Roman" w:hAnsi="Times New Roman"/>
          <w:color w:val="auto"/>
          <w:sz w:val="28"/>
        </w:rPr>
        <w:t>;</w:t>
      </w:r>
    </w:p>
    <w:p w:rsidR="003A137A" w:rsidRPr="00942B95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942B95">
        <w:rPr>
          <w:rFonts w:ascii="Times New Roman" w:hAnsi="Times New Roman" w:cs="Times New Roman"/>
          <w:color w:val="auto"/>
          <w:sz w:val="28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МФЦ</w:t>
      </w:r>
      <w:r w:rsidRPr="006D1965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по месту подачи заявления и (или) документов, необходимых для предоставления муниципальной услуги</w:t>
      </w:r>
      <w:r w:rsidRPr="00942B95">
        <w:rPr>
          <w:rFonts w:ascii="Times New Roman" w:hAnsi="Times New Roman" w:cs="Times New Roman"/>
          <w:color w:val="auto"/>
          <w:sz w:val="28"/>
        </w:rPr>
        <w:t>;</w:t>
      </w:r>
    </w:p>
    <w:p w:rsidR="003A137A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2.35.3. документа на бумажном носителе, который направляется заявителю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посредством почтового отправления.</w:t>
      </w:r>
    </w:p>
    <w:p w:rsidR="003A137A" w:rsidRDefault="003A137A" w:rsidP="00803DBB">
      <w:pPr>
        <w:spacing w:after="0" w:line="240" w:lineRule="auto"/>
        <w:ind w:firstLine="540"/>
        <w:jc w:val="both"/>
        <w:rPr>
          <w:color w:val="auto"/>
        </w:rPr>
      </w:pPr>
    </w:p>
    <w:p w:rsidR="003A137A" w:rsidRPr="00CD3579" w:rsidRDefault="003A137A" w:rsidP="00803DBB">
      <w:pPr>
        <w:pStyle w:val="ConsPlusNormal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D3579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</w:t>
      </w:r>
      <w:r w:rsidRPr="00CD3579">
        <w:rPr>
          <w:b/>
        </w:rPr>
        <w:t xml:space="preserve"> </w:t>
      </w:r>
      <w:r w:rsidRPr="00CD3579">
        <w:rPr>
          <w:rFonts w:ascii="Times New Roman" w:hAnsi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A137A" w:rsidRDefault="003A137A" w:rsidP="00803DBB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391393">
          <w:rPr>
            <w:rStyle w:val="-"/>
            <w:rFonts w:ascii="Times New Roman" w:hAnsi="Times New Roman"/>
            <w:color w:val="auto"/>
            <w:sz w:val="28"/>
            <w:szCs w:val="28"/>
            <w:u w:val="none"/>
          </w:rPr>
          <w:t>Блок-схема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3A137A" w:rsidRPr="00823D63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3.1.1. прием и регистрация заявления для получения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5FD8">
        <w:rPr>
          <w:rFonts w:ascii="Times New Roman" w:hAnsi="Times New Roman"/>
          <w:color w:val="000000"/>
          <w:sz w:val="28"/>
          <w:szCs w:val="28"/>
        </w:rPr>
        <w:t>визирование главой Администрации заявления на предоставление муниципальной услуги (в день поступления)</w:t>
      </w:r>
      <w:r w:rsidRPr="00823D63">
        <w:rPr>
          <w:rFonts w:ascii="Times New Roman" w:hAnsi="Times New Roman" w:cs="Times New Roman"/>
          <w:sz w:val="28"/>
          <w:szCs w:val="28"/>
        </w:rPr>
        <w:t>;</w:t>
      </w:r>
    </w:p>
    <w:p w:rsidR="003A137A" w:rsidRPr="00823D63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 xml:space="preserve">3.1.2. формирование и направление запросов; </w:t>
      </w:r>
    </w:p>
    <w:p w:rsidR="003A137A" w:rsidRPr="00823D63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3.1.3. подготовка и регистрация градостроительного плана земельного участка либо принятие решения об отказе в его выдаче;</w:t>
      </w:r>
    </w:p>
    <w:p w:rsidR="003A137A" w:rsidRPr="00823D63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3.1.4. выдача заявителю результата предоставления муниципальной услуги.</w:t>
      </w:r>
    </w:p>
    <w:p w:rsidR="003A137A" w:rsidRDefault="003A137A" w:rsidP="00803DBB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A137A" w:rsidRPr="00CD3579" w:rsidRDefault="003A137A" w:rsidP="00803DBB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3579">
        <w:rPr>
          <w:rFonts w:ascii="Times New Roman" w:hAnsi="Times New Roman" w:cs="Times New Roman"/>
          <w:b/>
          <w:sz w:val="28"/>
          <w:szCs w:val="28"/>
        </w:rPr>
        <w:t>Прием и регистрация заявления и документов,</w:t>
      </w:r>
      <w:r w:rsidRPr="00CD35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необходимых для предоставления муниципальной услуги</w:t>
      </w:r>
    </w:p>
    <w:p w:rsidR="003A137A" w:rsidRDefault="003A137A" w:rsidP="00803DBB">
      <w:pPr>
        <w:pStyle w:val="ConsPlusNormal"/>
        <w:ind w:left="57" w:right="57" w:firstLine="53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A137A" w:rsidRPr="00466BC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обращение заявителя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3750CB">
        <w:rPr>
          <w:rFonts w:ascii="Times New Roman" w:hAnsi="Times New Roman" w:cs="Times New Roman"/>
          <w:sz w:val="28"/>
          <w:szCs w:val="28"/>
        </w:rPr>
        <w:t>с заявлением для предоставления муниципальной услуги.</w:t>
      </w:r>
    </w:p>
    <w:p w:rsidR="003A137A" w:rsidRPr="003750CB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Администрацию или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 участка, в отношении которого требуется получение градостроительного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3A137A" w:rsidRPr="003750CB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или </w:t>
      </w:r>
      <w:r w:rsidRPr="00855102">
        <w:rPr>
          <w:rFonts w:ascii="Times New Roman" w:hAnsi="Times New Roman" w:cs="Times New Roman"/>
          <w:sz w:val="28"/>
          <w:szCs w:val="28"/>
        </w:rPr>
        <w:t>представляется лично или в форме электронного документа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3A137A" w:rsidRPr="003750CB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3A137A" w:rsidRPr="003750CB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750CB">
        <w:rPr>
          <w:rFonts w:ascii="Times New Roman" w:hAnsi="Times New Roman" w:cs="Times New Roman"/>
          <w:sz w:val="28"/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3A137A" w:rsidRPr="003750CB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3750CB">
        <w:rPr>
          <w:rFonts w:ascii="Times New Roman" w:hAnsi="Times New Roman"/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F71045">
        <w:rPr>
          <w:rFonts w:ascii="Times New Roman" w:hAnsi="Times New Roman"/>
          <w:color w:val="auto"/>
          <w:sz w:val="28"/>
          <w:szCs w:val="28"/>
        </w:rPr>
        <w:t>а представитель юридического лица предъявляет также</w:t>
      </w:r>
      <w:r w:rsidRPr="003750CB">
        <w:rPr>
          <w:rFonts w:ascii="Times New Roman" w:hAnsi="Times New Roman"/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3A137A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3A137A" w:rsidRPr="005E1C5D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3.5. При приеме заявления сотрудник</w:t>
      </w:r>
      <w:r w:rsidRPr="005E1C5D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администрации, ответственный</w:t>
      </w:r>
      <w:r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прием и регистрацию документов по предоставлению муниципальной услуги</w:t>
      </w:r>
      <w:r w:rsidRPr="005E1C5D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3A137A" w:rsidRPr="005E1C5D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3A137A" w:rsidRPr="005E1C5D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3A137A" w:rsidRPr="005E1C5D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3A137A" w:rsidRPr="005E1C5D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3A137A" w:rsidRPr="00855102" w:rsidRDefault="003A137A" w:rsidP="00803DBB">
      <w:pPr>
        <w:pStyle w:val="10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855102">
        <w:rPr>
          <w:rFonts w:cs="Times New Roman"/>
          <w:sz w:val="28"/>
          <w:szCs w:val="28"/>
        </w:rPr>
        <w:t xml:space="preserve">3.6. Поступившие заявление и документы, в том числе из </w:t>
      </w:r>
      <w:r>
        <w:rPr>
          <w:rFonts w:cs="Times New Roman"/>
          <w:sz w:val="28"/>
          <w:szCs w:val="28"/>
        </w:rPr>
        <w:t>МФЦ</w:t>
      </w:r>
      <w:r w:rsidRPr="00855102">
        <w:rPr>
          <w:rFonts w:cs="Times New Roman"/>
          <w:sz w:val="28"/>
          <w:szCs w:val="28"/>
        </w:rPr>
        <w:t>, регистрируются с присвоением входящего номера и указанием даты получения.</w:t>
      </w:r>
    </w:p>
    <w:p w:rsidR="003A137A" w:rsidRPr="00AB164E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3.7. Если заявление и документы представляются заявителем (представителем заявителя) в Администрацию или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лично, то заявителю (представителю заявителя) выдается </w:t>
      </w:r>
      <w:r w:rsidRPr="00AB164E">
        <w:rPr>
          <w:rFonts w:ascii="Times New Roman" w:hAnsi="Times New Roman" w:cs="Times New Roman"/>
          <w:color w:val="auto"/>
          <w:sz w:val="28"/>
          <w:szCs w:val="28"/>
        </w:rPr>
        <w:t>расписка в получении документов, оформленная по форме согласно приложению № 4 к настоящему административному регламенту (далее по тексту – расписка), с указанием их перечня и даты получения.</w:t>
      </w:r>
    </w:p>
    <w:p w:rsidR="003A137A" w:rsidRPr="003750CB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64E">
        <w:rPr>
          <w:rFonts w:ascii="Times New Roman" w:hAnsi="Times New Roman" w:cs="Times New Roman"/>
          <w:color w:val="auto"/>
          <w:sz w:val="28"/>
          <w:szCs w:val="28"/>
        </w:rPr>
        <w:t>Расписка выдается заявителю (представителю заявителя) в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день получения Администрацией или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таких документов.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3.8. В случае, если заявление и документы представлены в Администрацию посредством почтового отправления,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расписка </w:t>
      </w:r>
      <w:r w:rsidRPr="00855102">
        <w:rPr>
          <w:rFonts w:ascii="Times New Roman" w:hAnsi="Times New Roman" w:cs="Times New Roman"/>
          <w:sz w:val="28"/>
          <w:szCs w:val="28"/>
        </w:rPr>
        <w:t>в получении таких заявления и документов направляется Администрацией заявителю указанным в заявлении способом.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Администрацию.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3.10. Заявление и документы (при их наличии), представленные заявителем (представителем заявителя) через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855102">
        <w:rPr>
          <w:rFonts w:ascii="Times New Roman" w:hAnsi="Times New Roman" w:cs="Times New Roman"/>
          <w:sz w:val="28"/>
          <w:szCs w:val="28"/>
        </w:rPr>
        <w:t xml:space="preserve"> передаются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855102">
        <w:rPr>
          <w:rFonts w:ascii="Times New Roman" w:hAnsi="Times New Roman" w:cs="Times New Roman"/>
          <w:sz w:val="28"/>
          <w:szCs w:val="28"/>
        </w:rPr>
        <w:t xml:space="preserve">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855102">
        <w:rPr>
          <w:rFonts w:ascii="Times New Roman" w:hAnsi="Times New Roman" w:cs="Times New Roman"/>
          <w:sz w:val="28"/>
          <w:szCs w:val="28"/>
        </w:rPr>
        <w:t>.</w:t>
      </w:r>
    </w:p>
    <w:p w:rsidR="003A137A" w:rsidRPr="00855102" w:rsidRDefault="003A137A" w:rsidP="00803DBB">
      <w:pPr>
        <w:pStyle w:val="ConsPlusNormal"/>
        <w:ind w:firstLine="567"/>
        <w:jc w:val="both"/>
        <w:rPr>
          <w:rFonts w:ascii="Times New Roman" w:hAnsi="Times New Roman"/>
          <w:color w:val="auto"/>
          <w:position w:val="2"/>
          <w:sz w:val="28"/>
          <w:szCs w:val="28"/>
        </w:rPr>
      </w:pPr>
      <w:r w:rsidRPr="00855102">
        <w:rPr>
          <w:rFonts w:ascii="Times New Roman" w:hAnsi="Times New Roman"/>
          <w:color w:val="auto"/>
          <w:position w:val="2"/>
          <w:sz w:val="28"/>
          <w:szCs w:val="28"/>
        </w:rPr>
        <w:t>3.11. 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</w:t>
      </w:r>
      <w:r w:rsidRPr="0085510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855102">
        <w:rPr>
          <w:rFonts w:ascii="Times New Roman" w:hAnsi="Times New Roman"/>
          <w:color w:val="auto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855102">
        <w:rPr>
          <w:rFonts w:ascii="Times New Roman" w:hAnsi="Times New Roman"/>
          <w:color w:val="auto"/>
          <w:sz w:val="28"/>
          <w:szCs w:val="28"/>
        </w:rPr>
        <w:t>ФЗ № 63-ФЗ</w:t>
      </w:r>
      <w:r w:rsidRPr="00855102">
        <w:rPr>
          <w:rFonts w:ascii="Times New Roman" w:hAnsi="Times New Roman"/>
          <w:color w:val="auto"/>
          <w:position w:val="2"/>
          <w:sz w:val="28"/>
          <w:szCs w:val="28"/>
        </w:rPr>
        <w:t>.</w:t>
      </w:r>
    </w:p>
    <w:p w:rsidR="003A137A" w:rsidRDefault="003A137A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заявителю направляется отказ в приеме к рассмотрению документов по</w:t>
      </w:r>
      <w:r w:rsidRPr="00855102">
        <w:rPr>
          <w:rFonts w:ascii="Times New Roman" w:hAnsi="Times New Roman" w:cs="Times New Roman"/>
          <w:sz w:val="28"/>
          <w:szCs w:val="28"/>
        </w:rPr>
        <w:t xml:space="preserve">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55102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к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855102">
        <w:rPr>
          <w:rFonts w:ascii="Times New Roman" w:hAnsi="Times New Roman" w:cs="Times New Roman"/>
          <w:sz w:val="28"/>
          <w:szCs w:val="28"/>
        </w:rPr>
        <w:t>указанным 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855102">
        <w:rPr>
          <w:rFonts w:ascii="Times New Roman" w:hAnsi="Times New Roman" w:cs="Times New Roman"/>
          <w:sz w:val="28"/>
          <w:szCs w:val="28"/>
        </w:rPr>
        <w:t xml:space="preserve"> в заявлении способом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3A137A" w:rsidRDefault="003A137A" w:rsidP="00134B1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При отсутствии оснований для отказа в приеме заявления заявителю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специалистом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Администрации,</w:t>
      </w:r>
      <w:r w:rsidRPr="00013596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ответственны</w:t>
      </w:r>
      <w:r>
        <w:rPr>
          <w:rFonts w:ascii="Times New Roman" w:hAnsi="Times New Roman" w:cs="Times New Roman"/>
          <w:color w:val="auto"/>
          <w:position w:val="2"/>
          <w:sz w:val="28"/>
          <w:szCs w:val="28"/>
        </w:rPr>
        <w:t>м</w:t>
      </w:r>
      <w:r w:rsidRPr="0085510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3A137A" w:rsidRPr="00013596" w:rsidRDefault="003A137A" w:rsidP="00134B1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>Сообщение о получении заявлени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документов (при их наличии)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направляется заявителю (представителю заявителя) не позднее рабочего дня, следующего за днем поступления заявления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A137A" w:rsidRPr="00855102" w:rsidRDefault="003A137A" w:rsidP="00134B1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>После принятия заявления статус запроса заявителя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 в личном кабинете заявителя (представителя заявителя) на Региональном портале сменяется до статуса 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принято</w:t>
      </w:r>
      <w:r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3.13. Зарегистрированное заявление и документы при отсутствии оснований, предусмотренных пунктом 2.10 настоящего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регламента, </w:t>
      </w:r>
      <w:r w:rsidRPr="00855102">
        <w:rPr>
          <w:rFonts w:ascii="Times New Roman" w:hAnsi="Times New Roman" w:cs="Times New Roman"/>
          <w:sz w:val="28"/>
          <w:szCs w:val="28"/>
        </w:rPr>
        <w:t xml:space="preserve">передаются на рассмотрение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главе Администрации</w:t>
      </w:r>
      <w:r w:rsidRPr="00855102">
        <w:rPr>
          <w:rFonts w:ascii="Times New Roman" w:hAnsi="Times New Roman" w:cs="Times New Roman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3A137A" w:rsidRPr="00855102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3.14. Продолжительность административной процедуры (максимальный срок ее выполнения) составляет 1 рабочий день</w:t>
      </w:r>
      <w:r w:rsidRPr="00C95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 дня поступления заявления и документов (при их наличии) в Администрацию</w:t>
      </w:r>
      <w:r w:rsidRPr="00855102">
        <w:rPr>
          <w:rFonts w:ascii="Times New Roman" w:hAnsi="Times New Roman" w:cs="Times New Roman"/>
          <w:sz w:val="28"/>
          <w:szCs w:val="28"/>
        </w:rPr>
        <w:t>.</w:t>
      </w:r>
    </w:p>
    <w:p w:rsidR="003A137A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(представител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55102">
        <w:rPr>
          <w:rFonts w:ascii="Times New Roman" w:hAnsi="Times New Roman" w:cs="Times New Roman"/>
          <w:sz w:val="28"/>
          <w:szCs w:val="28"/>
        </w:rPr>
        <w:t xml:space="preserve"> заявителя)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 xml:space="preserve">отказа в приеме к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4C085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37A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Pr="00CD3579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579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</w:t>
      </w:r>
    </w:p>
    <w:p w:rsidR="003A137A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50CB">
        <w:rPr>
          <w:rFonts w:ascii="Times New Roman" w:hAnsi="Times New Roman" w:cs="Times New Roman"/>
          <w:sz w:val="28"/>
          <w:szCs w:val="28"/>
        </w:rPr>
        <w:t xml:space="preserve">. </w:t>
      </w:r>
      <w:r w:rsidRPr="00A36ACD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завершение процедуры приема и регистрации </w:t>
      </w:r>
      <w:r w:rsidRPr="00963A4F">
        <w:rPr>
          <w:rFonts w:ascii="Times New Roman" w:hAnsi="Times New Roman" w:cs="Times New Roman"/>
          <w:color w:val="auto"/>
          <w:sz w:val="28"/>
          <w:szCs w:val="28"/>
        </w:rPr>
        <w:t>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и </w:t>
      </w:r>
      <w:r w:rsidRPr="00013596">
        <w:rPr>
          <w:rFonts w:ascii="Times New Roman" w:hAnsi="Times New Roman" w:cs="Times New Roman"/>
          <w:sz w:val="28"/>
          <w:szCs w:val="28"/>
        </w:rPr>
        <w:t>отсутствие в качестве приложения к заявлению доку</w:t>
      </w:r>
      <w:r>
        <w:rPr>
          <w:rFonts w:ascii="Times New Roman" w:hAnsi="Times New Roman" w:cs="Times New Roman"/>
          <w:sz w:val="28"/>
          <w:szCs w:val="28"/>
        </w:rPr>
        <w:t>ментов, подлежащих запросу.</w:t>
      </w:r>
    </w:p>
    <w:p w:rsidR="003A137A" w:rsidRPr="003750CB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 В</w:t>
      </w:r>
      <w:r w:rsidRPr="003750CB">
        <w:rPr>
          <w:rFonts w:ascii="Times New Roman" w:hAnsi="Times New Roman" w:cs="Times New Roman"/>
          <w:sz w:val="28"/>
          <w:szCs w:val="28"/>
        </w:rPr>
        <w:t xml:space="preserve"> зависимости от представленных документов, ответственный исполнитель в течение </w:t>
      </w:r>
      <w:r>
        <w:rPr>
          <w:rFonts w:ascii="Times New Roman" w:hAnsi="Times New Roman" w:cs="Times New Roman"/>
          <w:sz w:val="28"/>
          <w:szCs w:val="28"/>
        </w:rPr>
        <w:t>двух рабочих дней</w:t>
      </w:r>
      <w:r w:rsidRPr="003750CB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 w:rsidRPr="003750CB">
        <w:rPr>
          <w:rFonts w:ascii="Times New Roman" w:hAnsi="Times New Roman" w:cs="Times New Roman"/>
          <w:sz w:val="28"/>
          <w:szCs w:val="28"/>
        </w:rPr>
        <w:t xml:space="preserve"> заявления в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750CB">
        <w:rPr>
          <w:rFonts w:ascii="Times New Roman" w:hAnsi="Times New Roman" w:cs="Times New Roman"/>
          <w:sz w:val="28"/>
          <w:szCs w:val="28"/>
        </w:rPr>
        <w:t xml:space="preserve"> осуществляет подготовку и направление запросов в:</w:t>
      </w:r>
    </w:p>
    <w:p w:rsidR="003A137A" w:rsidRPr="003750CB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0CB">
        <w:rPr>
          <w:rFonts w:ascii="Times New Roman" w:hAnsi="Times New Roman" w:cs="Times New Roman"/>
          <w:sz w:val="28"/>
          <w:szCs w:val="28"/>
        </w:rPr>
        <w:t xml:space="preserve">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3A137A" w:rsidRPr="003750CB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0CB">
        <w:rPr>
          <w:rFonts w:ascii="Times New Roman" w:hAnsi="Times New Roman" w:cs="Times New Roman"/>
          <w:sz w:val="28"/>
          <w:szCs w:val="28"/>
        </w:rPr>
        <w:t xml:space="preserve">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3A137A" w:rsidRPr="00CC5062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CC5062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Организации, осуществляющие эксплуатацию сетей инженерно-технического обеспечения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3A137A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750CB">
        <w:rPr>
          <w:rFonts w:ascii="Times New Roman" w:hAnsi="Times New Roman" w:cs="Times New Roman"/>
          <w:sz w:val="28"/>
          <w:szCs w:val="28"/>
        </w:rPr>
        <w:t>. Направление запрос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>для предоставления документов в органы, указанные в пункт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 3.1</w:t>
      </w:r>
      <w:r>
        <w:rPr>
          <w:rFonts w:ascii="Times New Roman" w:hAnsi="Times New Roman" w:cs="Times New Roman"/>
          <w:color w:val="auto"/>
          <w:sz w:val="28"/>
          <w:szCs w:val="28"/>
        </w:rPr>
        <w:t>7 Административного регламента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3750C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0B08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требованиями ФЗ № 210-ФЗ.  </w:t>
      </w:r>
    </w:p>
    <w:p w:rsidR="003A137A" w:rsidRPr="003750CB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Ответы на запросы на бумажном носителе </w:t>
      </w:r>
      <w:r>
        <w:rPr>
          <w:rFonts w:ascii="Times New Roman" w:hAnsi="Times New Roman" w:cs="Times New Roman"/>
          <w:sz w:val="28"/>
          <w:szCs w:val="28"/>
        </w:rPr>
        <w:t>прикладываются</w:t>
      </w:r>
      <w:r w:rsidRPr="003750CB">
        <w:rPr>
          <w:rFonts w:ascii="Times New Roman" w:hAnsi="Times New Roman" w:cs="Times New Roman"/>
          <w:sz w:val="28"/>
          <w:szCs w:val="28"/>
        </w:rPr>
        <w:t xml:space="preserve"> к заявлению.</w:t>
      </w:r>
    </w:p>
    <w:p w:rsidR="003A137A" w:rsidRPr="003750CB" w:rsidRDefault="003A137A" w:rsidP="00C9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</w:t>
      </w:r>
      <w:r>
        <w:rPr>
          <w:rFonts w:ascii="Times New Roman" w:hAnsi="Times New Roman" w:cs="Times New Roman"/>
          <w:sz w:val="28"/>
          <w:szCs w:val="28"/>
        </w:rPr>
        <w:t>срок ее выполнения) составляет семь</w:t>
      </w:r>
      <w:r w:rsidRPr="003750C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в Администрацию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3A137A" w:rsidRPr="003750CB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750C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</w:t>
      </w:r>
      <w:r>
        <w:rPr>
          <w:rFonts w:ascii="Times New Roman" w:hAnsi="Times New Roman" w:cs="Times New Roman"/>
          <w:sz w:val="28"/>
          <w:szCs w:val="28"/>
        </w:rPr>
        <w:t xml:space="preserve">ы является получение ответов </w:t>
      </w:r>
      <w:r w:rsidRPr="00855102">
        <w:rPr>
          <w:rFonts w:ascii="Times New Roman" w:hAnsi="Times New Roman" w:cs="Times New Roman"/>
          <w:sz w:val="28"/>
          <w:szCs w:val="28"/>
        </w:rPr>
        <w:t>на запросы о предоставлении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документов и информации для предоставления муниципальной услуги.</w:t>
      </w:r>
    </w:p>
    <w:p w:rsidR="003A137A" w:rsidRDefault="003A137A" w:rsidP="00CD35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Pr="00CD3579" w:rsidRDefault="003A137A" w:rsidP="00CD35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579">
        <w:rPr>
          <w:rFonts w:ascii="Times New Roman" w:hAnsi="Times New Roman" w:cs="Times New Roman"/>
          <w:b/>
          <w:sz w:val="28"/>
          <w:szCs w:val="28"/>
        </w:rPr>
        <w:t>Подготовка и регистрация градостроительного плана земельного участка либо принятие решения об отказе в его выдаче</w:t>
      </w:r>
    </w:p>
    <w:p w:rsidR="003A137A" w:rsidRPr="00327C54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7C54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.1. полноты и достоверности сведений, содержащихся в представленных документах;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.2. согласованности представленной информации между отдельными документами комплекта;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 xml:space="preserve">.3. наличия оснований для отказа в выдаче градостроительного плана земельного участка, предусмотренных пунктом </w:t>
      </w:r>
      <w:r w:rsidRPr="008C7BDE">
        <w:rPr>
          <w:rFonts w:ascii="Times New Roman" w:hAnsi="Times New Roman" w:cs="Times New Roman"/>
          <w:color w:val="auto"/>
          <w:sz w:val="28"/>
          <w:szCs w:val="28"/>
        </w:rPr>
        <w:t>2.12</w:t>
      </w:r>
      <w:r w:rsidRPr="00327C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оснований для выдачи градостроительного плана, ответственный исполнитель в срок, не превышающий </w:t>
      </w:r>
      <w:r w:rsidRPr="007C00A0">
        <w:rPr>
          <w:rFonts w:ascii="Times New Roman" w:hAnsi="Times New Roman" w:cs="Times New Roman"/>
          <w:sz w:val="28"/>
          <w:szCs w:val="28"/>
        </w:rPr>
        <w:t>двенадцат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0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00A0">
        <w:rPr>
          <w:rFonts w:ascii="Times New Roman" w:hAnsi="Times New Roman" w:cs="Times New Roman"/>
          <w:sz w:val="28"/>
          <w:szCs w:val="28"/>
        </w:rPr>
        <w:t>рабочих дней со дня регистрации заявления и документов, подгот</w:t>
      </w:r>
      <w:r w:rsidRPr="00327C54">
        <w:rPr>
          <w:rFonts w:ascii="Times New Roman" w:hAnsi="Times New Roman" w:cs="Times New Roman"/>
          <w:sz w:val="28"/>
          <w:szCs w:val="28"/>
        </w:rPr>
        <w:t>авливает градостроительн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план земельного участка.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Градостроительный план земельного участка подготавливается на основании документов территориального планирования и градостроительного зонирования, нормативов градостроительного проектирования, документации по планировке территории, сведений, содержащихся в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Едином государственном реестре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недвижимости, федеральной государственной информационной системе территориального </w:t>
      </w:r>
      <w:r w:rsidRPr="00A01DA5">
        <w:rPr>
          <w:rFonts w:ascii="Times New Roman" w:hAnsi="Times New Roman" w:cs="Times New Roman"/>
          <w:sz w:val="28"/>
          <w:szCs w:val="28"/>
        </w:rPr>
        <w:t xml:space="preserve">планирования, </w:t>
      </w:r>
      <w:r w:rsidRPr="00A01DA5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 w:rsidRPr="00327C54">
        <w:rPr>
          <w:rFonts w:ascii="Times New Roman" w:hAnsi="Times New Roman" w:cs="Times New Roman"/>
          <w:sz w:val="28"/>
          <w:szCs w:val="28"/>
        </w:rPr>
        <w:t xml:space="preserve"> информационной системе обеспечения градостроительной деятельности, а также технических условий подключения (технологического присоединения) объектов капитального строительства к сетям инженерно-технического обеспечения.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7C54">
        <w:rPr>
          <w:rFonts w:ascii="Times New Roman" w:hAnsi="Times New Roman" w:cs="Times New Roman"/>
          <w:sz w:val="28"/>
          <w:szCs w:val="28"/>
        </w:rPr>
        <w:t>. Форма градостроительного плана земельного участка заполняется в трех экземплярах.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C54">
        <w:rPr>
          <w:rFonts w:ascii="Times New Roman" w:hAnsi="Times New Roman" w:cs="Times New Roman"/>
          <w:sz w:val="28"/>
          <w:szCs w:val="28"/>
        </w:rPr>
        <w:t>. Одновременно с подготовкой градостроительного плана земельного участка ответственный исполнитель готовит служебную записку  о размещении в информационных фондах информационной системы обеспечения градостроительной деятельности (</w:t>
      </w:r>
      <w:r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327C54">
        <w:rPr>
          <w:rFonts w:ascii="Times New Roman" w:hAnsi="Times New Roman" w:cs="Times New Roman"/>
          <w:sz w:val="28"/>
          <w:szCs w:val="28"/>
        </w:rPr>
        <w:t>ИСОГД) копии градостроительного плана земельного участка для помещения его в дело о застроенном или подлежащем застройке земельном участке.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оснований для отказа в выдаче градостроительного плана земельного участка, ответственный исполнитель готовит проект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с указанием причин отказа.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приведена в приложении № 5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27C54">
        <w:rPr>
          <w:rFonts w:ascii="Times New Roman" w:hAnsi="Times New Roman" w:cs="Times New Roman"/>
          <w:sz w:val="28"/>
          <w:szCs w:val="28"/>
        </w:rPr>
        <w:t>. Подготовленный градостроительный план, служебная записка о размещении в ИСОГД копии градостроительного плана земельного участка для помещения его в дело о застроенном или подлежащем застройке земельном участке вместе с документами, представленными заявителем (представителем заявителя),</w:t>
      </w:r>
      <w:r>
        <w:rPr>
          <w:rFonts w:ascii="Times New Roman" w:hAnsi="Times New Roman" w:cs="Times New Roman"/>
          <w:sz w:val="28"/>
          <w:szCs w:val="28"/>
        </w:rPr>
        <w:t xml:space="preserve"> или проект 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направляются заместителю 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главы </w:t>
      </w:r>
      <w:r w:rsidRPr="00327C54">
        <w:rPr>
          <w:rFonts w:ascii="Times New Roman" w:hAnsi="Times New Roman" w:cs="Times New Roman"/>
          <w:sz w:val="28"/>
          <w:szCs w:val="28"/>
        </w:rPr>
        <w:t xml:space="preserve">Администрации, курирующему вопросы градостроительной деятельности (далее –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327C54">
        <w:rPr>
          <w:rFonts w:ascii="Times New Roman" w:hAnsi="Times New Roman" w:cs="Times New Roman"/>
          <w:sz w:val="28"/>
          <w:szCs w:val="28"/>
        </w:rPr>
        <w:t>Администрации).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>главы</w:t>
      </w:r>
      <w:r w:rsidRPr="00327C54">
        <w:rPr>
          <w:rFonts w:ascii="Times New Roman" w:hAnsi="Times New Roman" w:cs="Times New Roman"/>
          <w:sz w:val="28"/>
          <w:szCs w:val="28"/>
        </w:rPr>
        <w:t xml:space="preserve"> Администрации рассматривает подготовленные документы и ставит отметку о согласовании размещения в ИСОГД подготовленного градостроительного плана.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указанного согласования п</w:t>
      </w:r>
      <w:r w:rsidRPr="00327C54">
        <w:rPr>
          <w:rFonts w:ascii="Times New Roman" w:hAnsi="Times New Roman" w:cs="Times New Roman"/>
          <w:sz w:val="28"/>
          <w:szCs w:val="28"/>
        </w:rPr>
        <w:t>одготовленный градостроительный план, служебная записка о размещении в ИСОГД</w:t>
      </w:r>
      <w:r w:rsidRPr="00A01DA5"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 xml:space="preserve">копии градостроительного плана земельного участка для помещения его в дело о застроенном или подлежащем застройке земельном участке </w:t>
      </w:r>
      <w:r>
        <w:rPr>
          <w:rFonts w:ascii="Times New Roman" w:hAnsi="Times New Roman" w:cs="Times New Roman"/>
          <w:sz w:val="28"/>
          <w:szCs w:val="28"/>
        </w:rPr>
        <w:t>либо п</w:t>
      </w:r>
      <w:r w:rsidRPr="00327C54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 xml:space="preserve">вместе с документами, представленными заявителем (представителем заявителя), направляются на подпись </w:t>
      </w:r>
      <w:r>
        <w:rPr>
          <w:rFonts w:ascii="Times New Roman" w:hAnsi="Times New Roman" w:cs="Times New Roman"/>
          <w:sz w:val="28"/>
          <w:szCs w:val="28"/>
        </w:rPr>
        <w:t>главе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В случае обнаружения ошибок и недочетов </w:t>
      </w:r>
      <w:r>
        <w:rPr>
          <w:rFonts w:ascii="Times New Roman" w:hAnsi="Times New Roman" w:cs="Times New Roman"/>
          <w:sz w:val="28"/>
          <w:szCs w:val="28"/>
        </w:rPr>
        <w:t>в подготовленных документах</w:t>
      </w:r>
      <w:r w:rsidRPr="00327C54">
        <w:rPr>
          <w:rFonts w:ascii="Times New Roman" w:hAnsi="Times New Roman" w:cs="Times New Roman"/>
          <w:sz w:val="28"/>
          <w:szCs w:val="28"/>
        </w:rPr>
        <w:t>, замечания исправляются ответственным исполнителем незамедлительно в течение срока административной процедуры.</w:t>
      </w:r>
    </w:p>
    <w:p w:rsidR="003A137A" w:rsidRPr="005E5470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327C54">
        <w:rPr>
          <w:rFonts w:ascii="Times New Roman" w:hAnsi="Times New Roman" w:cs="Times New Roman"/>
          <w:sz w:val="28"/>
          <w:szCs w:val="28"/>
        </w:rPr>
        <w:t xml:space="preserve">. </w:t>
      </w:r>
      <w:r w:rsidRPr="005E5470">
        <w:rPr>
          <w:rFonts w:ascii="Times New Roman" w:hAnsi="Times New Roman" w:cs="Times New Roman"/>
          <w:color w:val="auto"/>
          <w:sz w:val="28"/>
          <w:szCs w:val="28"/>
        </w:rPr>
        <w:t xml:space="preserve">Подписанные </w:t>
      </w:r>
      <w:r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E5470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документы регистрируются в установленном порядке.</w:t>
      </w:r>
    </w:p>
    <w:p w:rsidR="003A137A" w:rsidRPr="005E5470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5470">
        <w:rPr>
          <w:rFonts w:ascii="Times New Roman" w:hAnsi="Times New Roman" w:cs="Times New Roman"/>
          <w:color w:val="auto"/>
          <w:sz w:val="28"/>
          <w:szCs w:val="28"/>
        </w:rPr>
        <w:t>Номер градостроительному плану земельного участка присваивается после подписания служебной записки о размещении в ИСОГД градостроительного плана земельного участка.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области. Номер градостроительного плана земельного участка присваивается в процессе внесения записи в регистрационную книгу. Регистрационная книга формируется на бумажном и электронном носителях.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При несоответствии информации на бумажном и электронном носителях, преимущество имеет бумажный носитель информации.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Форма регистрационной книги градостроительных планов земельных участков приведена в приложении № 6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3A137A" w:rsidRPr="00327C54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>составляет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шесть рабочих дней, следующих за днем окончания процедуры ф</w:t>
      </w:r>
      <w:r w:rsidRPr="00C74D1A">
        <w:rPr>
          <w:rFonts w:ascii="Times New Roman" w:hAnsi="Times New Roman" w:cs="Times New Roman"/>
          <w:color w:val="auto"/>
          <w:sz w:val="28"/>
          <w:szCs w:val="28"/>
        </w:rPr>
        <w:t>ормировани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C74D1A">
        <w:rPr>
          <w:rFonts w:ascii="Times New Roman" w:hAnsi="Times New Roman" w:cs="Times New Roman"/>
          <w:color w:val="auto"/>
          <w:sz w:val="28"/>
          <w:szCs w:val="28"/>
        </w:rPr>
        <w:t xml:space="preserve"> и направлени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C74D1A">
        <w:rPr>
          <w:rFonts w:ascii="Times New Roman" w:hAnsi="Times New Roman" w:cs="Times New Roman"/>
          <w:color w:val="auto"/>
          <w:sz w:val="28"/>
          <w:szCs w:val="28"/>
        </w:rPr>
        <w:t xml:space="preserve"> запросов</w:t>
      </w:r>
      <w:r w:rsidRPr="00327C54">
        <w:rPr>
          <w:rFonts w:ascii="Times New Roman" w:hAnsi="Times New Roman" w:cs="Times New Roman"/>
          <w:sz w:val="28"/>
          <w:szCs w:val="28"/>
        </w:rPr>
        <w:t>.</w:t>
      </w:r>
    </w:p>
    <w:p w:rsidR="003A137A" w:rsidRDefault="003A137A" w:rsidP="00306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27C54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3A137A" w:rsidRPr="00C6253B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53B">
        <w:rPr>
          <w:rFonts w:ascii="Times New Roman" w:hAnsi="Times New Roman" w:cs="Times New Roman"/>
          <w:b/>
          <w:sz w:val="28"/>
          <w:szCs w:val="28"/>
        </w:rPr>
        <w:t>Выдача заявителю</w:t>
      </w:r>
    </w:p>
    <w:p w:rsidR="003A137A" w:rsidRPr="007967A1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53B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услуги.</w:t>
      </w:r>
    </w:p>
    <w:p w:rsidR="003A137A" w:rsidRPr="00327C54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37A" w:rsidRPr="00327C54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3A137A" w:rsidRPr="00327C54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3.33. После регистрации третий экземпляр градостроительного плана земельного участка на бумажном и (или) электронном носителе, заверенный усиленной квалифицированной электронной подписью</w:t>
      </w:r>
      <w:r w:rsidRPr="00327C54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лица, оставляется на хранении в Администрации.</w:t>
      </w:r>
    </w:p>
    <w:p w:rsidR="003A137A" w:rsidRPr="00327C54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В целях размещения документации в информационных фондах информационной системы обеспечения градостроительной деятельности копия градостроительного плана земельного участка и </w:t>
      </w:r>
      <w:r>
        <w:rPr>
          <w:rFonts w:ascii="Times New Roman" w:hAnsi="Times New Roman" w:cs="Times New Roman"/>
          <w:sz w:val="28"/>
          <w:szCs w:val="28"/>
        </w:rPr>
        <w:t>копия служебной записки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передаются специалисту, уполномоченному на ведение информационной системы обеспечения градостроительной деятельности, на бумажном и электронном носителях.</w:t>
      </w:r>
    </w:p>
    <w:p w:rsidR="003A137A" w:rsidRPr="00463B39" w:rsidRDefault="003A137A" w:rsidP="00C625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3.35. Первый и второй экземпляры градостроительного плана земельного участка либо уведомление об отказе в выдаче градостроительного плана земельного участка в течение 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Pr="00855102">
        <w:rPr>
          <w:rFonts w:ascii="Times New Roman" w:hAnsi="Times New Roman" w:cs="Times New Roman"/>
          <w:sz w:val="28"/>
          <w:szCs w:val="28"/>
        </w:rPr>
        <w:t xml:space="preserve"> рабочего дня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со </w:t>
      </w:r>
      <w:r w:rsidRPr="00855102">
        <w:rPr>
          <w:rFonts w:ascii="Times New Roman" w:hAnsi="Times New Roman" w:cs="Times New Roman"/>
          <w:sz w:val="28"/>
          <w:szCs w:val="28"/>
        </w:rPr>
        <w:t xml:space="preserve">дня его регистрации либо принятия решения об отказе в его выдаче выдаются непосредственно заявителю </w:t>
      </w:r>
      <w:r>
        <w:rPr>
          <w:rFonts w:ascii="Times New Roman" w:hAnsi="Times New Roman" w:cs="Times New Roman"/>
          <w:sz w:val="28"/>
          <w:szCs w:val="28"/>
        </w:rPr>
        <w:t>(представителю заявителя)</w:t>
      </w:r>
      <w:r w:rsidRPr="00855102">
        <w:rPr>
          <w:rFonts w:ascii="Times New Roman" w:hAnsi="Times New Roman" w:cs="Times New Roman"/>
          <w:sz w:val="28"/>
          <w:szCs w:val="28"/>
        </w:rPr>
        <w:t xml:space="preserve"> либо направляются им способом, указанным в заявлении.</w:t>
      </w:r>
    </w:p>
    <w:p w:rsidR="003A137A" w:rsidRPr="00327C54" w:rsidRDefault="003A137A" w:rsidP="009D0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в заявлении указания о выдаче результата  предоставления муниципальной услуги через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по месту представления заявления Администрация обеспечивает его передачу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327C54">
        <w:rPr>
          <w:rFonts w:ascii="Times New Roman" w:hAnsi="Times New Roman" w:cs="Times New Roman"/>
          <w:sz w:val="28"/>
          <w:szCs w:val="28"/>
        </w:rPr>
        <w:t xml:space="preserve"> для выдачи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27C54">
        <w:rPr>
          <w:rFonts w:ascii="Times New Roman" w:hAnsi="Times New Roman" w:cs="Times New Roman"/>
          <w:sz w:val="28"/>
          <w:szCs w:val="28"/>
        </w:rPr>
        <w:t xml:space="preserve">в день регистрации градостроительного плана земельного участка либо подписания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3A137A" w:rsidRDefault="003A137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составляет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327C54">
        <w:rPr>
          <w:rFonts w:ascii="Times New Roman" w:hAnsi="Times New Roman" w:cs="Times New Roman"/>
          <w:sz w:val="28"/>
          <w:szCs w:val="28"/>
        </w:rPr>
        <w:t xml:space="preserve"> рабочий день</w:t>
      </w:r>
      <w:r>
        <w:rPr>
          <w:rFonts w:ascii="Times New Roman" w:hAnsi="Times New Roman" w:cs="Times New Roman"/>
          <w:sz w:val="28"/>
          <w:szCs w:val="28"/>
        </w:rPr>
        <w:t>, следующий за днем окончания процедуры п</w:t>
      </w:r>
      <w:r w:rsidRPr="00C74D1A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 xml:space="preserve">и и регистрации </w:t>
      </w:r>
      <w:r w:rsidRPr="00C74D1A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 либо приняти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74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D1A">
        <w:rPr>
          <w:rFonts w:ascii="Times New Roman" w:hAnsi="Times New Roman" w:cs="Times New Roman"/>
          <w:sz w:val="28"/>
          <w:szCs w:val="28"/>
        </w:rPr>
        <w:t>градостроительного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3A137A" w:rsidRDefault="003A137A" w:rsidP="00C625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27C54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выдача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27C54">
        <w:rPr>
          <w:rFonts w:ascii="Times New Roman" w:hAnsi="Times New Roman" w:cs="Times New Roman"/>
          <w:sz w:val="28"/>
          <w:szCs w:val="28"/>
        </w:rPr>
        <w:t xml:space="preserve">градостроительного плана земельного участка либо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3A137A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A137A" w:rsidRPr="001B1221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122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</w:t>
      </w:r>
      <w:r w:rsidRPr="001B1221">
        <w:rPr>
          <w:rFonts w:ascii="Times New Roman" w:hAnsi="Times New Roman" w:cs="Times New Roman"/>
          <w:b/>
          <w:color w:val="auto"/>
          <w:sz w:val="28"/>
          <w:szCs w:val="28"/>
        </w:rPr>
        <w:t>. Формы контроля за исполнением административного регламента</w:t>
      </w:r>
    </w:p>
    <w:p w:rsidR="003A137A" w:rsidRPr="00327C54" w:rsidRDefault="003A137A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Текущий контроль осуществляется путем проведения проверок</w:t>
      </w:r>
      <w:r>
        <w:rPr>
          <w:rFonts w:ascii="Times New Roman" w:hAnsi="Times New Roman"/>
          <w:color w:val="92D050"/>
          <w:sz w:val="28"/>
        </w:rPr>
        <w:t xml:space="preserve"> </w:t>
      </w:r>
      <w:r>
        <w:rPr>
          <w:rFonts w:ascii="Times New Roman" w:hAnsi="Times New Roman"/>
          <w:sz w:val="28"/>
        </w:rPr>
        <w:t>исполнения положений настоящего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Периодичность осуществления проверок определяется главой Администрации.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 Ответственные исполнители несут персональную ответственность за: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A137A" w:rsidRDefault="003A137A" w:rsidP="00803DBB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3A137A" w:rsidRDefault="003A137A" w:rsidP="00E35F01">
      <w:pPr>
        <w:pStyle w:val="ConsPlusNormal"/>
        <w:ind w:firstLine="567"/>
        <w:jc w:val="both"/>
      </w:pPr>
      <w:r>
        <w:rPr>
          <w:rFonts w:ascii="Times New Roman" w:hAnsi="Times New Roman"/>
          <w:sz w:val="28"/>
        </w:rPr>
        <w:t xml:space="preserve">4.6. Заявители (представители заявителей)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Pr="00942B95">
        <w:rPr>
          <w:rFonts w:ascii="Times New Roman" w:hAnsi="Times New Roman"/>
          <w:color w:val="auto"/>
          <w:sz w:val="28"/>
        </w:rPr>
        <w:t>Региональный</w:t>
      </w:r>
      <w:r>
        <w:rPr>
          <w:rFonts w:ascii="Times New Roman" w:hAnsi="Times New Roman"/>
          <w:sz w:val="28"/>
        </w:rPr>
        <w:t xml:space="preserve"> портал.</w:t>
      </w:r>
    </w:p>
    <w:p w:rsidR="003A137A" w:rsidRDefault="003A137A" w:rsidP="00803DBB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3A137A" w:rsidRPr="001B1221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1221">
        <w:rPr>
          <w:rFonts w:ascii="Times New Roman" w:hAnsi="Times New Roman" w:cs="Times New Roman"/>
          <w:b/>
          <w:color w:val="auto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5.1. Заявитель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5.3. Информирование заявителей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5.4.1. Заявитель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может обратиться с жалобой, в том числе, в следующих случаях: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1) нарушение срока регистрации за</w:t>
      </w:r>
      <w:r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2) нарушение срока предоставления муниципальной услуги;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5.4.2. Жалоба подается в Администрацию в письменной форме, в том числе при личном приеме заявителя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(представитель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или в электронном виде. Жалоба в письменной форме может быть также направлена по почте.</w:t>
      </w:r>
    </w:p>
    <w:p w:rsidR="003A137A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A137A" w:rsidRPr="00DE6E49" w:rsidRDefault="003A137A" w:rsidP="00DE6E49">
      <w:pPr>
        <w:widowControl w:val="0"/>
        <w:spacing w:after="0" w:line="298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5754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Рассмотрение жалоб на </w:t>
      </w:r>
      <w:r w:rsidRPr="0098575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решения и действия (бездействие) </w:t>
      </w:r>
      <w:r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осуществляется в порядке, установленном </w:t>
      </w:r>
      <w:r w:rsidRPr="00985754">
        <w:rPr>
          <w:rFonts w:ascii="Times New Roman" w:hAnsi="Times New Roman" w:cs="Times New Roman"/>
          <w:sz w:val="28"/>
          <w:szCs w:val="28"/>
        </w:rPr>
        <w:t xml:space="preserve">Порядком подачи и рассмотрения жалоб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85754">
        <w:rPr>
          <w:rFonts w:ascii="Times New Roman" w:hAnsi="Times New Roman" w:cs="Times New Roman"/>
          <w:sz w:val="28"/>
          <w:szCs w:val="28"/>
        </w:rPr>
        <w:t xml:space="preserve"> </w:t>
      </w:r>
      <w:r w:rsidRPr="003C0878">
        <w:rPr>
          <w:rFonts w:ascii="Times New Roman" w:hAnsi="Times New Roman" w:cs="Times New Roman"/>
          <w:sz w:val="28"/>
          <w:szCs w:val="28"/>
        </w:rPr>
        <w:t xml:space="preserve">Наровчатского района Пензенской области </w:t>
      </w:r>
      <w:r w:rsidRPr="00985754">
        <w:rPr>
          <w:rFonts w:ascii="Times New Roman" w:hAnsi="Times New Roman" w:cs="Times New Roman"/>
          <w:sz w:val="28"/>
          <w:szCs w:val="28"/>
        </w:rPr>
        <w:t>и его работников при предоставлении муниципальных услуг, утвержденным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78">
        <w:rPr>
          <w:rFonts w:ascii="Times New Roman" w:hAnsi="Times New Roman" w:cs="Times New Roman"/>
          <w:sz w:val="28"/>
          <w:szCs w:val="28"/>
        </w:rPr>
        <w:t>Наровчатского района Пензенской области</w:t>
      </w:r>
      <w:r w:rsidRPr="009857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575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29.09.2018</w:t>
      </w:r>
      <w:r w:rsidRPr="00985754">
        <w:rPr>
          <w:rFonts w:ascii="Times New Roman" w:hAnsi="Times New Roman" w:cs="Times New Roman"/>
          <w:sz w:val="28"/>
          <w:szCs w:val="28"/>
        </w:rPr>
        <w:t>_ №</w:t>
      </w:r>
      <w:r>
        <w:rPr>
          <w:rFonts w:ascii="Times New Roman" w:hAnsi="Times New Roman" w:cs="Times New Roman"/>
          <w:sz w:val="28"/>
          <w:szCs w:val="28"/>
        </w:rPr>
        <w:t xml:space="preserve"> 199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18CD">
        <w:rPr>
          <w:rFonts w:ascii="Times New Roman" w:hAnsi="Times New Roman" w:cs="Times New Roman"/>
          <w:color w:val="auto"/>
          <w:sz w:val="28"/>
          <w:szCs w:val="28"/>
        </w:rPr>
        <w:t>5.4.4. Жалоба на решения и действия (бездействие) главы Администрации подается Главе администрации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3A137A" w:rsidRPr="0006579F" w:rsidRDefault="003A137A" w:rsidP="00484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5.4.5. </w:t>
      </w:r>
      <w:r w:rsidRPr="00985754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5.4.6. </w:t>
      </w:r>
      <w:r w:rsidRPr="00985754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В электронном виде жалоба может быть подана заявителем посредством: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официального сайта Администрации;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электронной почты Администрации;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Единого портала;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Регионального портала;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5.4.1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 Жалоба может быть подана заявителем через МФЦ.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При поступлении жалобы МФЦ обеспечивает ее передачу в Администрацию в порядке и сроки, которые установлены соглашением о взаимодействии между </w:t>
      </w:r>
      <w:r>
        <w:rPr>
          <w:rFonts w:ascii="Times New Roman" w:hAnsi="Times New Roman" w:cs="Times New Roman"/>
          <w:color w:val="auto"/>
          <w:sz w:val="28"/>
          <w:szCs w:val="28"/>
        </w:rPr>
        <w:t>МФЦ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и органом, предоставляющим муниципальную услугу, но не позднее следующего рабочего дня со дня поступления жалобы.</w:t>
      </w:r>
    </w:p>
    <w:p w:rsidR="003A137A" w:rsidRPr="00942B95" w:rsidRDefault="003A137A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A137A" w:rsidRPr="00985754" w:rsidRDefault="003A137A" w:rsidP="00C502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3A137A" w:rsidRPr="00985754" w:rsidRDefault="003A137A" w:rsidP="00C502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5.6. Заявитель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имеет право на получение исчерпывающей информации и документов, необходимых для обоснования и рассмотрения жалобы.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985754">
        <w:rPr>
          <w:rFonts w:ascii="Times New Roman" w:hAnsi="Times New Roman" w:cs="Times New Roman"/>
          <w:sz w:val="28"/>
          <w:szCs w:val="28"/>
        </w:rPr>
        <w:t>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5.10. Не позднее дня, следующего за днем принятия решения, указанного в пункте 5.9. настоящего раздела,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985754">
        <w:rPr>
          <w:rFonts w:ascii="Times New Roman" w:hAnsi="Times New Roman" w:cs="Times New Roman"/>
          <w:sz w:val="28"/>
          <w:szCs w:val="28"/>
        </w:rPr>
        <w:t>в письменной форме и, по желанию заявителя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Pr="00985754">
        <w:rPr>
          <w:rFonts w:ascii="Times New Roman" w:hAnsi="Times New Roman" w:cs="Times New Roman"/>
          <w:sz w:val="28"/>
          <w:szCs w:val="28"/>
        </w:rPr>
        <w:t>, в электронной форме направляется мотивированный ответ о результатах рассмотрения жалобы.</w:t>
      </w:r>
    </w:p>
    <w:p w:rsidR="003A137A" w:rsidRPr="00985754" w:rsidRDefault="003A137A" w:rsidP="00C502BE">
      <w:pPr>
        <w:widowControl w:val="0"/>
        <w:spacing w:after="0" w:line="240" w:lineRule="auto"/>
        <w:ind w:firstLine="708"/>
        <w:jc w:val="both"/>
        <w:rPr>
          <w:rFonts w:ascii="Times New Roman" w:hAnsi="Times New Roman" w:cs="Arial Unicode MS"/>
          <w:sz w:val="28"/>
          <w:szCs w:val="28"/>
          <w:lang w:eastAsia="ru-RU"/>
        </w:rPr>
      </w:pPr>
      <w:r w:rsidRPr="00985754">
        <w:rPr>
          <w:rFonts w:ascii="Times New Roman" w:hAnsi="Times New Roman" w:cs="Arial Unicode MS"/>
          <w:sz w:val="28"/>
          <w:szCs w:val="28"/>
          <w:lang w:eastAsia="ru-RU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</w:t>
      </w:r>
      <w:r>
        <w:rPr>
          <w:rFonts w:ascii="Times New Roman" w:hAnsi="Times New Roman" w:cs="Arial Unicode MS"/>
          <w:sz w:val="28"/>
          <w:szCs w:val="28"/>
          <w:lang w:eastAsia="ru-RU"/>
        </w:rPr>
        <w:t>МФЦ</w:t>
      </w:r>
      <w:r w:rsidRPr="00985754">
        <w:rPr>
          <w:rFonts w:ascii="Times New Roman" w:hAnsi="Times New Roman" w:cs="Arial Unicode MS"/>
          <w:sz w:val="28"/>
          <w:szCs w:val="28"/>
          <w:lang w:eastAsia="ru-RU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985754">
        <w:rPr>
          <w:rFonts w:ascii="Times New Roman" w:hAnsi="Times New Roman" w:cs="Arial Unicode MS"/>
          <w:sz w:val="28"/>
          <w:szCs w:val="28"/>
          <w:lang w:eastAsia="ru-RU"/>
        </w:rPr>
        <w:t>в целях получения муниципальной услуги.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A137A" w:rsidRPr="00985754" w:rsidRDefault="003A137A" w:rsidP="00C50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5.12. Заявитель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A137A" w:rsidRPr="005B5FD8" w:rsidRDefault="003A137A" w:rsidP="00C502BE">
      <w:pPr>
        <w:ind w:firstLine="709"/>
        <w:jc w:val="center"/>
      </w:pPr>
      <w:r>
        <w:t>__________________________________</w:t>
      </w:r>
    </w:p>
    <w:p w:rsidR="003A137A" w:rsidRDefault="003A137A" w:rsidP="00803DBB">
      <w:pPr>
        <w:spacing w:after="0" w:line="240" w:lineRule="auto"/>
        <w:jc w:val="center"/>
        <w:rPr>
          <w:highlight w:val="yellow"/>
        </w:rPr>
      </w:pPr>
    </w:p>
    <w:p w:rsidR="003A137A" w:rsidRDefault="003A137A" w:rsidP="00803DBB">
      <w:pPr>
        <w:pStyle w:val="ConsPlusNormal"/>
        <w:ind w:left="57" w:right="57" w:firstLine="53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37A" w:rsidRPr="004D6020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D6020">
        <w:rPr>
          <w:rFonts w:ascii="Times New Roman" w:hAnsi="Times New Roman" w:cs="Times New Roman"/>
          <w:sz w:val="24"/>
          <w:szCs w:val="24"/>
        </w:rPr>
        <w:t>риложение № 1</w:t>
      </w:r>
    </w:p>
    <w:p w:rsidR="003A137A" w:rsidRPr="004D6020" w:rsidRDefault="003A137A" w:rsidP="000E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20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3A137A" w:rsidRPr="002C149E" w:rsidRDefault="003A137A" w:rsidP="000E43DB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C149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"Предоставление градостроительного плана земельного участка"</w:t>
      </w: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2C149E">
      <w:pPr>
        <w:tabs>
          <w:tab w:val="left" w:pos="52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Ind w:w="2943" w:type="dxa"/>
        <w:tblLook w:val="00A0"/>
      </w:tblPr>
      <w:tblGrid>
        <w:gridCol w:w="6804"/>
      </w:tblGrid>
      <w:tr w:rsidR="003A137A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C149E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В администрацию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Наровчатского района Пензенской области</w:t>
            </w:r>
          </w:p>
        </w:tc>
      </w:tr>
      <w:tr w:rsidR="003A137A" w:rsidRPr="002C149E" w:rsidTr="00A6645D"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2C149E" w:rsidTr="00A6645D"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2C149E" w:rsidTr="00A6645D">
        <w:trPr>
          <w:trHeight w:val="197"/>
        </w:trPr>
        <w:tc>
          <w:tcPr>
            <w:tcW w:w="6804" w:type="dxa"/>
            <w:tcBorders>
              <w:top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 для физического лица: Ф.И.О, паспортные данные;)</w:t>
            </w:r>
          </w:p>
        </w:tc>
      </w:tr>
      <w:tr w:rsidR="003A137A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для юридических лиц: полное наименование организации,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ОГРН/ИНН</w:t>
            </w:r>
          </w:p>
        </w:tc>
      </w:tr>
      <w:tr w:rsidR="003A137A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почтовый индекс и адрес, телефон, факс, адрес электронной 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почты</w:t>
            </w:r>
          </w:p>
        </w:tc>
      </w:tr>
      <w:tr w:rsidR="003A137A" w:rsidRPr="002C149E" w:rsidTr="00A6645D">
        <w:tc>
          <w:tcPr>
            <w:tcW w:w="6804" w:type="dxa"/>
            <w:tcBorders>
              <w:bottom w:val="single" w:sz="4" w:space="0" w:color="auto"/>
            </w:tcBorders>
          </w:tcPr>
          <w:p w:rsidR="003A137A" w:rsidRPr="002C149E" w:rsidRDefault="003A137A" w:rsidP="002C149E">
            <w:pPr>
              <w:suppressAutoHyphens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2C149E" w:rsidTr="00A6645D">
        <w:tc>
          <w:tcPr>
            <w:tcW w:w="6804" w:type="dxa"/>
            <w:tcBorders>
              <w:top w:val="single" w:sz="4" w:space="0" w:color="auto"/>
            </w:tcBorders>
          </w:tcPr>
          <w:p w:rsidR="003A137A" w:rsidRPr="002C149E" w:rsidRDefault="003A137A" w:rsidP="008D7E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C149E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</w:t>
            </w:r>
          </w:p>
        </w:tc>
      </w:tr>
    </w:tbl>
    <w:p w:rsidR="003A137A" w:rsidRDefault="003A137A" w:rsidP="002C149E">
      <w:pPr>
        <w:tabs>
          <w:tab w:val="left" w:pos="52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Pr="00DC0F20" w:rsidRDefault="003A137A" w:rsidP="00803DBB">
      <w:pPr>
        <w:pStyle w:val="a5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A137A" w:rsidRPr="00DC0F20" w:rsidRDefault="003A137A" w:rsidP="00803DBB">
      <w:pPr>
        <w:pStyle w:val="a5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3A137A" w:rsidRPr="00DC0F20" w:rsidRDefault="003A137A" w:rsidP="00803DBB">
      <w:pPr>
        <w:pStyle w:val="Standard"/>
        <w:ind w:right="-2" w:firstLine="284"/>
        <w:jc w:val="both"/>
        <w:rPr>
          <w:rFonts w:cs="Times New Roman"/>
          <w:b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0A0"/>
      </w:tblPr>
      <w:tblGrid>
        <w:gridCol w:w="1113"/>
        <w:gridCol w:w="778"/>
        <w:gridCol w:w="3071"/>
        <w:gridCol w:w="142"/>
        <w:gridCol w:w="1417"/>
        <w:gridCol w:w="709"/>
        <w:gridCol w:w="1584"/>
        <w:gridCol w:w="1073"/>
      </w:tblGrid>
      <w:tr w:rsidR="003A137A" w:rsidRPr="008D7E33" w:rsidTr="00A6645D">
        <w:trPr>
          <w:gridAfter w:val="1"/>
          <w:wAfter w:w="1073" w:type="dxa"/>
        </w:trPr>
        <w:tc>
          <w:tcPr>
            <w:tcW w:w="8814" w:type="dxa"/>
            <w:gridSpan w:val="7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Прошу выдать градостроительный план земельного участка площадью:</w:t>
            </w:r>
          </w:p>
        </w:tc>
      </w:tr>
      <w:tr w:rsidR="003A137A" w:rsidRPr="008D7E33" w:rsidTr="00A6645D">
        <w:trPr>
          <w:trHeight w:val="292"/>
        </w:trPr>
        <w:tc>
          <w:tcPr>
            <w:tcW w:w="1113" w:type="dxa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кв.м.,</w:t>
            </w:r>
          </w:p>
        </w:tc>
        <w:tc>
          <w:tcPr>
            <w:tcW w:w="3071" w:type="dxa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расположенного по адресу:</w:t>
            </w:r>
          </w:p>
        </w:tc>
        <w:tc>
          <w:tcPr>
            <w:tcW w:w="4925" w:type="dxa"/>
            <w:gridSpan w:val="5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135"/>
        </w:trPr>
        <w:tc>
          <w:tcPr>
            <w:tcW w:w="9887" w:type="dxa"/>
            <w:gridSpan w:val="8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                                 (адрес земельного участка в соответствии с государственным адресным реестром)</w:t>
            </w: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A137A" w:rsidRPr="008D7E33" w:rsidTr="00A6645D">
        <w:tc>
          <w:tcPr>
            <w:tcW w:w="9887" w:type="dxa"/>
            <w:gridSpan w:val="8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3A137A" w:rsidRPr="008D7E33" w:rsidTr="00A6645D">
        <w:tc>
          <w:tcPr>
            <w:tcW w:w="7230" w:type="dxa"/>
            <w:gridSpan w:val="6"/>
            <w:tcBorders>
              <w:top w:val="single" w:sz="4" w:space="0" w:color="auto"/>
            </w:tcBorders>
          </w:tcPr>
          <w:p w:rsidR="003A137A" w:rsidRPr="008D7E33" w:rsidRDefault="003A137A" w:rsidP="008D7E33">
            <w:pPr>
              <w:widowControl w:val="0"/>
              <w:autoSpaceDE w:val="0"/>
              <w:spacing w:after="0" w:line="240" w:lineRule="auto"/>
              <w:ind w:right="-2" w:firstLine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Правоустанавливающий документ на земельный участок: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240"/>
        </w:trPr>
        <w:tc>
          <w:tcPr>
            <w:tcW w:w="9887" w:type="dxa"/>
            <w:gridSpan w:val="8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widowControl w:val="0"/>
              <w:autoSpaceDE w:val="0"/>
              <w:spacing w:after="0" w:line="240" w:lineRule="auto"/>
              <w:ind w:right="-2" w:firstLine="70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3A137A" w:rsidRPr="008D7E33" w:rsidTr="00A6645D">
        <w:trPr>
          <w:trHeight w:val="165"/>
        </w:trPr>
        <w:tc>
          <w:tcPr>
            <w:tcW w:w="9887" w:type="dxa"/>
            <w:gridSpan w:val="8"/>
            <w:tcBorders>
              <w:top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i/>
                <w:iCs/>
                <w:color w:val="auto"/>
                <w:sz w:val="14"/>
                <w:szCs w:val="14"/>
                <w:lang w:eastAsia="ru-RU"/>
              </w:rPr>
              <w:t xml:space="preserve">          (наименование и реквизиты документа)</w:t>
            </w:r>
          </w:p>
        </w:tc>
      </w:tr>
      <w:tr w:rsidR="003A137A" w:rsidRPr="008D7E33" w:rsidTr="00A6645D">
        <w:trPr>
          <w:trHeight w:val="240"/>
        </w:trPr>
        <w:tc>
          <w:tcPr>
            <w:tcW w:w="5104" w:type="dxa"/>
            <w:gridSpan w:val="4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4"/>
                <w:szCs w:val="1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Кадастровый номер земельного участка:</w:t>
            </w:r>
          </w:p>
        </w:tc>
        <w:tc>
          <w:tcPr>
            <w:tcW w:w="4783" w:type="dxa"/>
            <w:gridSpan w:val="4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240"/>
        </w:trPr>
        <w:tc>
          <w:tcPr>
            <w:tcW w:w="7230" w:type="dxa"/>
            <w:gridSpan w:val="6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Кадастровый номер объекта капитального строительства:</w:t>
            </w: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107"/>
        </w:trPr>
        <w:tc>
          <w:tcPr>
            <w:tcW w:w="9887" w:type="dxa"/>
            <w:gridSpan w:val="8"/>
          </w:tcPr>
          <w:p w:rsidR="003A137A" w:rsidRPr="008D7E33" w:rsidRDefault="003A137A" w:rsidP="008D7E33">
            <w:pPr>
              <w:widowControl w:val="0"/>
              <w:autoSpaceDE w:val="0"/>
              <w:spacing w:after="0" w:line="240" w:lineRule="auto"/>
              <w:ind w:right="-2" w:firstLine="709"/>
              <w:jc w:val="right"/>
              <w:rPr>
                <w:rFonts w:ascii="Times New Roman" w:hAnsi="Times New Roman" w:cs="Times New Roman"/>
                <w:color w:val="auto"/>
                <w:sz w:val="14"/>
                <w:szCs w:val="14"/>
                <w:lang w:eastAsia="ar-SA"/>
              </w:rPr>
            </w:pPr>
            <w:r w:rsidRPr="008D7E33">
              <w:rPr>
                <w:rFonts w:ascii="Times New Roman" w:hAnsi="Times New Roman" w:cs="Times New Roman"/>
                <w:i/>
                <w:iCs/>
                <w:color w:val="auto"/>
                <w:sz w:val="14"/>
                <w:szCs w:val="14"/>
                <w:lang w:eastAsia="ar-SA"/>
              </w:rPr>
              <w:t>(в случае реконструкции объекта)</w:t>
            </w:r>
          </w:p>
        </w:tc>
      </w:tr>
      <w:tr w:rsidR="003A137A" w:rsidRPr="008D7E33" w:rsidTr="00A6645D">
        <w:trPr>
          <w:trHeight w:val="240"/>
        </w:trPr>
        <w:tc>
          <w:tcPr>
            <w:tcW w:w="6521" w:type="dxa"/>
            <w:gridSpan w:val="5"/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Сведения о цели использования земельного участка:</w:t>
            </w:r>
          </w:p>
        </w:tc>
        <w:tc>
          <w:tcPr>
            <w:tcW w:w="3366" w:type="dxa"/>
            <w:gridSpan w:val="3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240"/>
        </w:trPr>
        <w:tc>
          <w:tcPr>
            <w:tcW w:w="9887" w:type="dxa"/>
            <w:gridSpan w:val="8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A6645D">
        <w:trPr>
          <w:trHeight w:val="118"/>
        </w:trPr>
        <w:tc>
          <w:tcPr>
            <w:tcW w:w="9887" w:type="dxa"/>
            <w:gridSpan w:val="8"/>
            <w:tcBorders>
              <w:top w:val="single" w:sz="4" w:space="0" w:color="auto"/>
            </w:tcBorders>
          </w:tcPr>
          <w:p w:rsidR="003A137A" w:rsidRPr="008D7E33" w:rsidRDefault="003A137A" w:rsidP="008D7E33">
            <w:pPr>
              <w:widowControl w:val="0"/>
              <w:autoSpaceDE w:val="0"/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ar-SA"/>
              </w:rPr>
            </w:pPr>
            <w:r w:rsidRPr="008D7E33">
              <w:rPr>
                <w:rFonts w:ascii="Times New Roman" w:hAnsi="Times New Roman" w:cs="Times New Roman"/>
                <w:i/>
                <w:iCs/>
                <w:color w:val="auto"/>
                <w:sz w:val="14"/>
                <w:szCs w:val="14"/>
                <w:lang w:eastAsia="ar-SA"/>
              </w:rPr>
              <w:t>(для строительства (реконструкции)/наименование объекта)</w:t>
            </w:r>
          </w:p>
        </w:tc>
      </w:tr>
    </w:tbl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Pr="008D7E33" w:rsidRDefault="003A137A" w:rsidP="008D7E3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8D7E33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Уведомления, в том числе об отказе в выдаче градостроительного плана, решение об отказе в приеме к рассмотрению документов, расписки и иные результаты рассмотрения документов прошу (</w:t>
      </w:r>
      <w:r w:rsidRPr="008D7E3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нужное отметить в квадрате):</w:t>
      </w:r>
    </w:p>
    <w:p w:rsidR="003A137A" w:rsidRPr="008D7E33" w:rsidRDefault="003A137A" w:rsidP="008D7E33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color w:val="auto"/>
          <w:sz w:val="14"/>
          <w:szCs w:val="14"/>
          <w:lang w:eastAsia="ru-RU"/>
        </w:rPr>
      </w:pPr>
    </w:p>
    <w:tbl>
      <w:tblPr>
        <w:tblW w:w="0" w:type="auto"/>
        <w:tblLook w:val="00A0"/>
      </w:tblPr>
      <w:tblGrid>
        <w:gridCol w:w="675"/>
        <w:gridCol w:w="9178"/>
      </w:tblGrid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направлять в форме электронного документа через</w:t>
            </w: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личный кабинет Единого портала и (или) Регионального портала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выдать на бумажном носителе через многофункциональный центр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направлять  на бумажном носителе посредством почтового отправления</w:t>
            </w:r>
          </w:p>
        </w:tc>
      </w:tr>
      <w:tr w:rsidR="003A137A" w:rsidRPr="008D7E33" w:rsidTr="00A6645D">
        <w:tc>
          <w:tcPr>
            <w:tcW w:w="9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3A137A" w:rsidRPr="008D7E33" w:rsidRDefault="003A137A" w:rsidP="008D7E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3A137A" w:rsidRPr="008D7E33" w:rsidRDefault="003A137A" w:rsidP="008D7E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Градостроительный план прошу (нужное отметить в квадрате):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направить в форме электронного документа через</w:t>
            </w:r>
            <w:r w:rsidRPr="008D7E33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личный кабинет Единого портала и (или) Регионального портала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выдать на бумажном носителе через многофункциональный центр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1" w:line="28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 xml:space="preserve">выдать на электронном носителе в Администрации 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выдать на электронном носителе через многофункциональный центр</w:t>
            </w:r>
          </w:p>
        </w:tc>
      </w:tr>
      <w:tr w:rsidR="003A137A" w:rsidRPr="008D7E33" w:rsidTr="00A664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8"/>
                <w:szCs w:val="24"/>
                <w:lang w:eastAsia="ru-RU"/>
              </w:rPr>
              <w:t>направить  на бумажном носителе посредством почтового отправления</w:t>
            </w:r>
          </w:p>
        </w:tc>
      </w:tr>
    </w:tbl>
    <w:p w:rsidR="003A137A" w:rsidRPr="008D7E33" w:rsidRDefault="003A137A" w:rsidP="008D7E33">
      <w:pPr>
        <w:suppressAutoHyphens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uto"/>
          <w:sz w:val="20"/>
          <w:szCs w:val="20"/>
          <w:lang w:eastAsia="ru-RU"/>
        </w:rPr>
      </w:pPr>
      <w:r w:rsidRPr="008D7E33">
        <w:rPr>
          <w:rFonts w:ascii="Courier New" w:hAnsi="Courier New" w:cs="Courier New"/>
          <w:color w:val="auto"/>
          <w:sz w:val="20"/>
          <w:szCs w:val="20"/>
          <w:lang w:eastAsia="ru-RU"/>
        </w:rPr>
        <w:t xml:space="preserve">                                         </w:t>
      </w:r>
    </w:p>
    <w:p w:rsidR="003A137A" w:rsidRPr="008D7E33" w:rsidRDefault="003A137A" w:rsidP="008D7E33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color w:val="auto"/>
          <w:sz w:val="14"/>
          <w:szCs w:val="14"/>
          <w:lang w:eastAsia="ru-RU"/>
        </w:rPr>
      </w:pPr>
    </w:p>
    <w:p w:rsidR="003A137A" w:rsidRDefault="003A137A" w:rsidP="008D7E33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color w:val="auto"/>
          <w:sz w:val="14"/>
          <w:szCs w:val="14"/>
          <w:lang w:eastAsia="ru-RU"/>
        </w:rPr>
      </w:pPr>
    </w:p>
    <w:p w:rsidR="003A137A" w:rsidRPr="008D7E33" w:rsidRDefault="003A137A" w:rsidP="008D7E33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color w:val="auto"/>
          <w:sz w:val="14"/>
          <w:szCs w:val="14"/>
          <w:lang w:eastAsia="ru-RU"/>
        </w:rPr>
      </w:pPr>
    </w:p>
    <w:tbl>
      <w:tblPr>
        <w:tblpPr w:leftFromText="180" w:rightFromText="180" w:vertAnchor="text" w:tblpX="3227" w:tblpY="1"/>
        <w:tblOverlap w:val="never"/>
        <w:tblW w:w="0" w:type="auto"/>
        <w:tblLook w:val="00A0"/>
      </w:tblPr>
      <w:tblGrid>
        <w:gridCol w:w="2969"/>
        <w:gridCol w:w="3655"/>
      </w:tblGrid>
      <w:tr w:rsidR="003A137A" w:rsidRPr="008D7E33" w:rsidTr="00C502BE">
        <w:trPr>
          <w:trHeight w:val="360"/>
        </w:trPr>
        <w:tc>
          <w:tcPr>
            <w:tcW w:w="2969" w:type="dxa"/>
            <w:tcBorders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tcBorders>
              <w:left w:val="nil"/>
              <w:bottom w:val="single" w:sz="4" w:space="0" w:color="auto"/>
            </w:tcBorders>
          </w:tcPr>
          <w:p w:rsidR="003A137A" w:rsidRPr="008D7E33" w:rsidRDefault="003A137A" w:rsidP="008D7E3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8D7E33" w:rsidTr="00C502BE">
        <w:trPr>
          <w:trHeight w:val="232"/>
        </w:trPr>
        <w:tc>
          <w:tcPr>
            <w:tcW w:w="2969" w:type="dxa"/>
            <w:tcBorders>
              <w:top w:val="single" w:sz="4" w:space="0" w:color="auto"/>
            </w:tcBorders>
          </w:tcPr>
          <w:p w:rsidR="003A137A" w:rsidRPr="008D7E33" w:rsidRDefault="003A137A" w:rsidP="008D7E33">
            <w:pPr>
              <w:tabs>
                <w:tab w:val="left" w:pos="4335"/>
              </w:tabs>
              <w:suppressAutoHyphens w:val="0"/>
              <w:spacing w:after="0" w:line="240" w:lineRule="auto"/>
              <w:ind w:right="15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               (личная подпись)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</w:tcBorders>
          </w:tcPr>
          <w:p w:rsidR="003A137A" w:rsidRPr="008D7E33" w:rsidRDefault="003A137A" w:rsidP="008D7E33">
            <w:pPr>
              <w:tabs>
                <w:tab w:val="left" w:pos="4335"/>
              </w:tabs>
              <w:suppressAutoHyphens w:val="0"/>
              <w:spacing w:after="0" w:line="240" w:lineRule="auto"/>
              <w:ind w:left="1092" w:right="15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8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14"/>
                <w:szCs w:val="14"/>
                <w:lang w:eastAsia="ar-SA"/>
              </w:rPr>
              <w:t>(Расшифровка подписи)</w:t>
            </w:r>
          </w:p>
        </w:tc>
      </w:tr>
    </w:tbl>
    <w:p w:rsidR="003A137A" w:rsidRPr="008D7E33" w:rsidRDefault="003A137A" w:rsidP="008D7E33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D7E33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Заявитель                    </w:t>
      </w:r>
      <w:r w:rsidRPr="008D7E33">
        <w:rPr>
          <w:rFonts w:ascii="Times New Roman" w:hAnsi="Times New Roman" w:cs="Times New Roman"/>
          <w:color w:val="auto"/>
          <w:sz w:val="14"/>
          <w:szCs w:val="14"/>
          <w:lang w:eastAsia="ru-RU"/>
        </w:rPr>
        <w:t xml:space="preserve">       </w:t>
      </w:r>
    </w:p>
    <w:tbl>
      <w:tblPr>
        <w:tblpPr w:leftFromText="180" w:rightFromText="180" w:vertAnchor="text" w:horzAnchor="margin" w:tblpXSpec="right" w:tblpY="134"/>
        <w:tblW w:w="0" w:type="auto"/>
        <w:tblLook w:val="00A0"/>
      </w:tblPr>
      <w:tblGrid>
        <w:gridCol w:w="314"/>
        <w:gridCol w:w="509"/>
        <w:gridCol w:w="314"/>
        <w:gridCol w:w="1778"/>
        <w:gridCol w:w="456"/>
        <w:gridCol w:w="435"/>
        <w:gridCol w:w="321"/>
      </w:tblGrid>
      <w:tr w:rsidR="003A137A" w:rsidRPr="008D7E33" w:rsidTr="00C502BE">
        <w:trPr>
          <w:trHeight w:val="285"/>
        </w:trPr>
        <w:tc>
          <w:tcPr>
            <w:tcW w:w="314" w:type="dxa"/>
          </w:tcPr>
          <w:p w:rsidR="003A137A" w:rsidRPr="008D7E33" w:rsidRDefault="003A137A" w:rsidP="00C502B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:rsidR="003A137A" w:rsidRPr="008D7E33" w:rsidRDefault="003A137A" w:rsidP="00C502B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</w:tcPr>
          <w:p w:rsidR="003A137A" w:rsidRPr="008D7E33" w:rsidRDefault="003A137A" w:rsidP="00C502B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3A137A" w:rsidRPr="008D7E33" w:rsidRDefault="003A137A" w:rsidP="00C502B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A137A" w:rsidRPr="008D7E33" w:rsidRDefault="003A137A" w:rsidP="00C502B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3A137A" w:rsidRPr="008D7E33" w:rsidRDefault="003A137A" w:rsidP="00C502BE">
            <w:pPr>
              <w:suppressAutoHyphens w:val="0"/>
              <w:spacing w:after="0" w:line="240" w:lineRule="auto"/>
              <w:ind w:left="-138" w:right="-103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</w:tcPr>
          <w:p w:rsidR="003A137A" w:rsidRPr="008D7E33" w:rsidRDefault="003A137A" w:rsidP="00C502BE">
            <w:pPr>
              <w:suppressAutoHyphens w:val="0"/>
              <w:spacing w:after="0" w:line="240" w:lineRule="auto"/>
              <w:ind w:left="-138" w:right="-103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г.</w:t>
            </w:r>
          </w:p>
        </w:tc>
      </w:tr>
    </w:tbl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pStyle w:val="a5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Pr="004D6020" w:rsidRDefault="003A137A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955"/>
        <w:tblW w:w="0" w:type="auto"/>
        <w:tblLayout w:type="fixed"/>
        <w:tblLook w:val="0000"/>
      </w:tblPr>
      <w:tblGrid>
        <w:gridCol w:w="5847"/>
      </w:tblGrid>
      <w:tr w:rsidR="003A137A" w:rsidRPr="004D6020" w:rsidTr="00423C00">
        <w:tc>
          <w:tcPr>
            <w:tcW w:w="5847" w:type="dxa"/>
          </w:tcPr>
          <w:p w:rsidR="003A137A" w:rsidRPr="00DC0F20" w:rsidRDefault="003A137A" w:rsidP="00423C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3A137A" w:rsidRPr="00DC0F20" w:rsidRDefault="003A137A" w:rsidP="00423C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муниципальной </w:t>
            </w: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  <w:p w:rsidR="003A137A" w:rsidRPr="000E43DB" w:rsidRDefault="003A137A" w:rsidP="00423C00">
            <w:pPr>
              <w:tabs>
                <w:tab w:val="left" w:pos="-3420"/>
              </w:tabs>
              <w:spacing w:after="0" w:line="240" w:lineRule="auto"/>
              <w:ind w:left="-540" w:firstLine="284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D7E33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"Предоставление градостроительного плана земельного участка"</w:t>
            </w:r>
          </w:p>
        </w:tc>
      </w:tr>
    </w:tbl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137A" w:rsidRPr="00DC0F20" w:rsidRDefault="003A137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sz w:val="24"/>
          <w:szCs w:val="24"/>
        </w:rPr>
        <w:t>БЛОК-СХЕМА</w:t>
      </w:r>
    </w:p>
    <w:p w:rsidR="003A137A" w:rsidRPr="00DC0F20" w:rsidRDefault="003A137A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</w:p>
    <w:p w:rsidR="003A137A" w:rsidRDefault="003A137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8D7E33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"Предоставление градостроительного плана земельного участка"</w:t>
      </w:r>
    </w:p>
    <w:p w:rsidR="003A137A" w:rsidRDefault="003A137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3A137A" w:rsidRPr="008D7E33" w:rsidRDefault="003A137A" w:rsidP="008D7E33">
      <w:pPr>
        <w:tabs>
          <w:tab w:val="left" w:pos="-3420"/>
        </w:tabs>
        <w:spacing w:after="0" w:line="240" w:lineRule="auto"/>
        <w:ind w:left="-540" w:firstLine="284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_x0000_s1027" style="position:absolute;left:0;text-align:left;margin-left:66.6pt;margin-top:13.15pt;width:347.15pt;height:29.95pt;z-index:251648000">
            <v:textbox style="mso-next-textbox:#_x0000_s1027">
              <w:txbxContent>
                <w:p w:rsidR="003A137A" w:rsidRPr="00D52F45" w:rsidRDefault="003A137A" w:rsidP="00261165">
                  <w:pPr>
                    <w:spacing w:after="0" w:line="240" w:lineRule="auto"/>
                    <w:ind w:left="-108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2F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заявителя для предоставления муниципальной услуги</w:t>
                  </w:r>
                </w:p>
                <w:p w:rsidR="003A137A" w:rsidRPr="00F409A2" w:rsidRDefault="003A137A" w:rsidP="0068487D">
                  <w:pPr>
                    <w:ind w:right="-6"/>
                    <w:jc w:val="center"/>
                  </w:pPr>
                </w:p>
              </w:txbxContent>
            </v:textbox>
          </v:rect>
        </w:pict>
      </w:r>
    </w:p>
    <w:p w:rsidR="003A137A" w:rsidRPr="00855102" w:rsidRDefault="003A137A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7A" w:rsidRPr="00855102" w:rsidRDefault="003A137A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7A" w:rsidRPr="00855102" w:rsidRDefault="003A137A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28" style="position:absolute;left:0;text-align:left;z-index:251649024" from="235.7pt,2.65pt" to="235.7pt,18.15pt">
            <v:stroke endarrow="block"/>
          </v:line>
        </w:pict>
      </w:r>
    </w:p>
    <w:p w:rsidR="003A137A" w:rsidRPr="00855102" w:rsidRDefault="003A137A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pict>
          <v:rect id="_x0000_s1029" style="position:absolute;left:0;text-align:left;margin-left:143.95pt;margin-top:4.35pt;width:186.1pt;height:28.3pt;z-index:251650048">
            <v:textbox style="mso-next-textbox:#_x0000_s1029">
              <w:txbxContent>
                <w:p w:rsidR="003A137A" w:rsidRPr="00261165" w:rsidRDefault="003A137A" w:rsidP="0026116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11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6" o:spid="_x0000_s1030" type="#_x0000_t32" style="position:absolute;margin-left:330.05pt;margin-top:2.75pt;width:32.25pt;height:19.5pt;z-index:251652096;visibility:visible">
            <v:stroke endarrow="block"/>
          </v:shape>
        </w:pict>
      </w:r>
      <w:r>
        <w:rPr>
          <w:noProof/>
          <w:lang w:eastAsia="ru-RU"/>
        </w:rPr>
        <w:pict>
          <v:shape id="Прямая со стрелкой 15" o:spid="_x0000_s1031" type="#_x0000_t32" style="position:absolute;margin-left:107.95pt;margin-top:2.75pt;width:36pt;height:22.5pt;flip:x;z-index:251651072;visibility:visible">
            <v:stroke endarrow="block"/>
          </v:shape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32" style="position:absolute;margin-left:238.75pt;margin-top:6.15pt;width:258.15pt;height:37.35pt;z-index:251654144">
            <v:textbox style="mso-next-textbox:#_x0000_s1032">
              <w:txbxContent>
                <w:p w:rsidR="003A137A" w:rsidRPr="00261165" w:rsidRDefault="003A137A" w:rsidP="00261165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11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заявления на рассмотрение главе Администрации,</w:t>
                  </w:r>
                </w:p>
                <w:p w:rsidR="003A137A" w:rsidRPr="005A7FF7" w:rsidRDefault="003A137A" w:rsidP="00D52F45">
                  <w:pPr>
                    <w:jc w:val="center"/>
                  </w:pPr>
                  <w:r w:rsidRPr="00855102">
                    <w:rPr>
                      <w:b/>
                    </w:rPr>
                    <w:t>определение исполнителя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-8.05pt;margin-top:9.75pt;width:190.35pt;height:38.1pt;z-index:251653120">
            <v:textbox style="mso-next-textbox:#_x0000_s1033">
              <w:txbxContent>
                <w:p w:rsidR="003A137A" w:rsidRPr="002072F5" w:rsidRDefault="003A137A" w:rsidP="002072F5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72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приеме к рассмотрению заявления и документов</w:t>
                  </w:r>
                </w:p>
                <w:p w:rsidR="003A137A" w:rsidRPr="005A7FF7" w:rsidRDefault="003A137A" w:rsidP="00D52F45">
                  <w:pPr>
                    <w:jc w:val="center"/>
                  </w:pP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D52F45">
      <w:pPr>
        <w:tabs>
          <w:tab w:val="left" w:pos="6294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shape id="_x0000_s1034" type="#_x0000_t32" style="position:absolute;margin-left:257.9pt;margin-top:11.3pt;width:36pt;height:22.5pt;flip:x;z-index:251655168;visibility:visible">
            <v:stroke endarrow="block"/>
          </v:shape>
        </w:pic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3A137A" w:rsidRDefault="003A137A" w:rsidP="00D52F45">
      <w:pPr>
        <w:tabs>
          <w:tab w:val="left" w:pos="5841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35" style="position:absolute;margin-left:101.55pt;margin-top:1.65pt;width:260.75pt;height:24.45pt;z-index:251656192">
            <v:textbox style="mso-next-textbox:#_x0000_s1035">
              <w:txbxContent>
                <w:p w:rsidR="003A137A" w:rsidRPr="002072F5" w:rsidRDefault="003A137A" w:rsidP="00D52F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72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</w:t>
                  </w:r>
                </w:p>
                <w:p w:rsidR="003A137A" w:rsidRPr="002072F5" w:rsidRDefault="003A137A" w:rsidP="00D52F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72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запросов</w:t>
                  </w: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line id="_x0000_s1036" style="position:absolute;z-index:251657216" from="225pt,10pt" to="225pt,37pt">
            <v:stroke endarrow="block"/>
          </v:line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37" style="position:absolute;margin-left:113.55pt;margin-top:4.8pt;width:231.35pt;height:37.25pt;z-index:251658240">
            <v:textbox style="mso-next-textbox:#_x0000_s1037">
              <w:txbxContent>
                <w:p w:rsidR="003A137A" w:rsidRPr="002072F5" w:rsidRDefault="003A137A" w:rsidP="002072F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072F5">
                    <w:rPr>
                      <w:rFonts w:ascii="Times New Roman" w:hAnsi="Times New Roman" w:cs="Times New Roman"/>
                    </w:rPr>
                    <w:t>Проведение экспертизы представленных документов</w:t>
                  </w: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D52F45">
      <w:pPr>
        <w:tabs>
          <w:tab w:val="left" w:pos="3964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shape id="_x0000_s1038" type="#_x0000_t32" style="position:absolute;margin-left:330.05pt;margin-top:11.75pt;width:.5pt;height:15.05pt;z-index:251660288;visibility:visible" strokeweight=".26mm">
            <v:stroke endarrow="block" joinstyle="miter" endcap="square"/>
          </v:shape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" o:spid="_x0000_s1039" type="#_x0000_t34" style="position:absolute;margin-left:110.45pt;margin-top:18.1pt;width:16.95pt;height:.5pt;rotation:90;flip:x;z-index:251659264;visibility:visible" adj="10768,20062080,-241614" strokeweight=".26mm">
            <v:stroke endarrow="block" endcap="square"/>
          </v:shape>
        </w:pic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40" style="position:absolute;margin-left:229.25pt;margin-top:10.7pt;width:267.65pt;height:38pt;z-index:251662336">
            <v:textbox style="mso-next-textbox:#_x0000_s1040">
              <w:txbxContent>
                <w:p w:rsidR="003A137A" w:rsidRPr="007B1102" w:rsidRDefault="003A137A" w:rsidP="007B1102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1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регистрация градостроительного плана земельного участка</w:t>
                  </w:r>
                </w:p>
                <w:p w:rsidR="003A137A" w:rsidRPr="005A7FF7" w:rsidRDefault="003A137A" w:rsidP="007B110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-25.7pt;margin-top:10.7pt;width:190.35pt;height:38pt;z-index:251661312">
            <v:textbox style="mso-next-textbox:#_x0000_s1041">
              <w:txbxContent>
                <w:p w:rsidR="003A137A" w:rsidRPr="007B1102" w:rsidRDefault="003A137A" w:rsidP="007B1102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11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об отказе в выдаче градостроительного плана</w:t>
                  </w:r>
                </w:p>
                <w:p w:rsidR="003A137A" w:rsidRPr="005A7FF7" w:rsidRDefault="003A137A" w:rsidP="007B1102">
                  <w:pPr>
                    <w:jc w:val="center"/>
                  </w:pP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shape id="_x0000_s1042" type="#_x0000_t34" style="position:absolute;margin-left:173.4pt;margin-top:9.25pt;width:64.75pt;height:46.95pt;rotation:90;z-index:251665408;visibility:visible" adj="10792,-238934,-100127">
            <v:stroke endarrow="block"/>
          </v:shape>
        </w:pict>
      </w:r>
    </w:p>
    <w:p w:rsidR="003A137A" w:rsidRDefault="003A137A" w:rsidP="007B1102">
      <w:pPr>
        <w:tabs>
          <w:tab w:val="left" w:pos="6796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line id="_x0000_s1043" style="position:absolute;z-index:251663360" from="351.4pt,.4pt" to="351.4pt,21.8pt">
            <v:stroke endarrow="block"/>
          </v:line>
        </w:pic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44" style="position:absolute;margin-left:266.45pt;margin-top:5.7pt;width:230.45pt;height:36.05pt;z-index:251664384">
            <v:textbox style="mso-next-textbox:#_x0000_s1044">
              <w:txbxContent>
                <w:p w:rsidR="003A137A" w:rsidRPr="00273366" w:rsidRDefault="003A137A" w:rsidP="00273366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33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сведений для внесения в ИСОГД</w:t>
                  </w:r>
                </w:p>
                <w:p w:rsidR="003A137A" w:rsidRPr="005A7FF7" w:rsidRDefault="003A137A" w:rsidP="00273366">
                  <w:pPr>
                    <w:jc w:val="center"/>
                  </w:pPr>
                </w:p>
              </w:txbxContent>
            </v:textbox>
          </v:rect>
        </w:pic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273366">
      <w:pPr>
        <w:tabs>
          <w:tab w:val="left" w:pos="6925"/>
        </w:tabs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noProof/>
          <w:lang w:eastAsia="ru-RU"/>
        </w:rPr>
        <w:pict>
          <v:rect id="_x0000_s1045" style="position:absolute;margin-left:-25.7pt;margin-top:.7pt;width:242.8pt;height:39.6pt;z-index:251666432">
            <v:textbox style="mso-next-textbox:#_x0000_s1045">
              <w:txbxContent>
                <w:p w:rsidR="003A137A" w:rsidRPr="00273366" w:rsidRDefault="003A137A" w:rsidP="00273366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33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заявителю результата предоставления муниципальной услуги</w:t>
                  </w:r>
                </w:p>
                <w:p w:rsidR="003A137A" w:rsidRPr="00273366" w:rsidRDefault="003A137A" w:rsidP="0027336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E90597">
      <w:pPr>
        <w:spacing w:after="0" w:line="240" w:lineRule="auto"/>
        <w:ind w:left="4678"/>
        <w:jc w:val="righ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Pr="00E90597" w:rsidRDefault="003A137A" w:rsidP="00E90597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</w:rPr>
        <w:tab/>
      </w:r>
      <w:r w:rsidRPr="00E90597">
        <w:rPr>
          <w:rFonts w:ascii="Times New Roman" w:hAnsi="Times New Roman" w:cs="Times New Roman"/>
          <w:sz w:val="24"/>
          <w:szCs w:val="24"/>
        </w:rPr>
        <w:t>Приложение 3</w:t>
      </w:r>
    </w:p>
    <w:p w:rsidR="003A137A" w:rsidRPr="00E90597" w:rsidRDefault="003A137A" w:rsidP="00E9059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9059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A137A" w:rsidRPr="00E90597" w:rsidRDefault="003A137A" w:rsidP="00E9059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90597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3A137A" w:rsidRPr="00E90597" w:rsidRDefault="003A137A" w:rsidP="00E9059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90597">
        <w:rPr>
          <w:rFonts w:ascii="Times New Roman" w:hAnsi="Times New Roman" w:cs="Times New Roman"/>
          <w:sz w:val="24"/>
          <w:szCs w:val="24"/>
        </w:rPr>
        <w:t>"Предоставление градостроительного плана земельного участка"</w:t>
      </w:r>
    </w:p>
    <w:p w:rsidR="003A137A" w:rsidRDefault="003A137A" w:rsidP="00A6645D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3"/>
      </w:tblGrid>
      <w:tr w:rsidR="003A137A" w:rsidRPr="00A6645D" w:rsidTr="00A6645D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(Ф.И.О..(отчество  при наличии)</w:t>
            </w:r>
          </w:p>
        </w:tc>
      </w:tr>
      <w:tr w:rsidR="003A137A" w:rsidRPr="00A6645D" w:rsidTr="00A6645D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заявитель адрес регистрации</w:t>
            </w:r>
          </w:p>
        </w:tc>
      </w:tr>
      <w:tr w:rsidR="003A137A" w:rsidRPr="00A6645D" w:rsidTr="00A6645D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наименование заявителя, место нахождения</w:t>
            </w:r>
          </w:p>
        </w:tc>
      </w:tr>
      <w:tr w:rsidR="003A137A" w:rsidRPr="00A6645D" w:rsidTr="00A6645D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Pr="00A6645D" w:rsidRDefault="003A137A" w:rsidP="00A6645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A6645D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Отказ</w:t>
      </w:r>
    </w:p>
    <w:p w:rsidR="003A137A" w:rsidRPr="00A6645D" w:rsidRDefault="003A137A" w:rsidP="00A6645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A6645D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 приеме к рассмотрению документов для предоставления муниципальной услуги</w:t>
      </w:r>
    </w:p>
    <w:p w:rsidR="003A137A" w:rsidRPr="00A6645D" w:rsidRDefault="003A137A" w:rsidP="00A6645D">
      <w:pPr>
        <w:tabs>
          <w:tab w:val="left" w:pos="-34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A6645D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"Предоставление градостроительного плана земельного участка"</w:t>
      </w: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tbl>
      <w:tblPr>
        <w:tblW w:w="0" w:type="auto"/>
        <w:tblLook w:val="00A0"/>
      </w:tblPr>
      <w:tblGrid>
        <w:gridCol w:w="2660"/>
        <w:gridCol w:w="142"/>
        <w:gridCol w:w="708"/>
        <w:gridCol w:w="6343"/>
      </w:tblGrid>
      <w:tr w:rsidR="003A137A" w:rsidRPr="00A6645D" w:rsidTr="00A6645D">
        <w:tc>
          <w:tcPr>
            <w:tcW w:w="9853" w:type="dxa"/>
            <w:gridSpan w:val="4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Вам отказано в приеме к рассмотрению документов, предоставленных Вами для получения</w:t>
            </w:r>
          </w:p>
        </w:tc>
      </w:tr>
      <w:tr w:rsidR="003A137A" w:rsidRPr="00A6645D" w:rsidTr="00A6645D">
        <w:tc>
          <w:tcPr>
            <w:tcW w:w="2802" w:type="dxa"/>
            <w:gridSpan w:val="2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муниципальной услуги в</w:t>
            </w:r>
          </w:p>
        </w:tc>
        <w:tc>
          <w:tcPr>
            <w:tcW w:w="7051" w:type="dxa"/>
            <w:gridSpan w:val="2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                   (указать орган либо учреждение, в которое поданы документы)</w:t>
            </w:r>
          </w:p>
        </w:tc>
      </w:tr>
      <w:tr w:rsidR="003A137A" w:rsidRPr="00A6645D" w:rsidTr="00A6645D">
        <w:tc>
          <w:tcPr>
            <w:tcW w:w="3510" w:type="dxa"/>
            <w:gridSpan w:val="3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 следующим основаниям</w:t>
            </w:r>
          </w:p>
        </w:tc>
        <w:tc>
          <w:tcPr>
            <w:tcW w:w="6343" w:type="dxa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(указываются причины отказа в приеме к рассмотрению документов со ссылкой на правовой акт)</w:t>
            </w:r>
          </w:p>
        </w:tc>
      </w:tr>
      <w:tr w:rsidR="003A137A" w:rsidRPr="00A6645D" w:rsidTr="00A6645D">
        <w:tc>
          <w:tcPr>
            <w:tcW w:w="9853" w:type="dxa"/>
            <w:gridSpan w:val="4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После устранения причин  отказа  Вы  имеете  право  вновь  обратиться  за предоставлением</w:t>
            </w:r>
          </w:p>
        </w:tc>
      </w:tr>
      <w:tr w:rsidR="003A137A" w:rsidRPr="00A6645D" w:rsidTr="00A6645D">
        <w:tc>
          <w:tcPr>
            <w:tcW w:w="2660" w:type="dxa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7193" w:type="dxa"/>
            <w:gridSpan w:val="3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 соответствии с действующим законодательством Вы вправе обжаловать отказ в приеме</w:t>
            </w:r>
          </w:p>
        </w:tc>
      </w:tr>
      <w:tr w:rsidR="003A137A" w:rsidRPr="00A6645D" w:rsidTr="00A6645D">
        <w:tc>
          <w:tcPr>
            <w:tcW w:w="9853" w:type="dxa"/>
            <w:gridSpan w:val="4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 рассмотрению документов в досудебном порядке путем обращения с жалобой в</w:t>
            </w: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9853" w:type="dxa"/>
            <w:gridSpan w:val="4"/>
            <w:tcBorders>
              <w:top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а также обратиться за защитой своих законных прав и интересов в  судебные органы.</w:t>
            </w: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tbl>
      <w:tblPr>
        <w:tblW w:w="0" w:type="auto"/>
        <w:tblLook w:val="00A0"/>
      </w:tblPr>
      <w:tblGrid>
        <w:gridCol w:w="4660"/>
        <w:gridCol w:w="266"/>
        <w:gridCol w:w="4927"/>
      </w:tblGrid>
      <w:tr w:rsidR="003A137A" w:rsidRPr="00A6645D" w:rsidTr="00A6645D">
        <w:tc>
          <w:tcPr>
            <w:tcW w:w="4660" w:type="dxa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A6645D" w:rsidTr="00A6645D">
        <w:tc>
          <w:tcPr>
            <w:tcW w:w="4660" w:type="dxa"/>
            <w:tcBorders>
              <w:top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(Ф.И.О.(отчество при наличии), должность сотрудника</w:t>
            </w:r>
          </w:p>
        </w:tc>
        <w:tc>
          <w:tcPr>
            <w:tcW w:w="266" w:type="dxa"/>
            <w:tcBorders>
              <w:left w:val="nil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auto"/>
            </w:tcBorders>
          </w:tcPr>
          <w:p w:rsidR="003A137A" w:rsidRPr="00A6645D" w:rsidRDefault="003A137A" w:rsidP="00A6645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A6645D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(подпись) осуществляющего прием документов)</w:t>
            </w: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7A" w:rsidRPr="00DC0F20" w:rsidRDefault="003A137A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812" w:type="dxa"/>
        <w:tblInd w:w="4361" w:type="dxa"/>
        <w:tblLayout w:type="fixed"/>
        <w:tblLook w:val="0000"/>
      </w:tblPr>
      <w:tblGrid>
        <w:gridCol w:w="5812"/>
      </w:tblGrid>
      <w:tr w:rsidR="003A137A" w:rsidRPr="004D6020" w:rsidTr="00EA6392">
        <w:tc>
          <w:tcPr>
            <w:tcW w:w="5812" w:type="dxa"/>
          </w:tcPr>
          <w:p w:rsidR="003A137A" w:rsidRPr="00DC0F20" w:rsidRDefault="003A137A" w:rsidP="001C64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3A137A" w:rsidRPr="00DC0F20" w:rsidRDefault="003A137A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3A137A" w:rsidRPr="00E90597" w:rsidRDefault="003A137A" w:rsidP="00E90597">
            <w:pPr>
              <w:tabs>
                <w:tab w:val="left" w:pos="-3420"/>
              </w:tabs>
              <w:spacing w:after="0" w:line="240" w:lineRule="auto"/>
              <w:ind w:left="-540" w:firstLine="284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"Предоставление градостроительного плана земельного участка"</w:t>
            </w:r>
          </w:p>
        </w:tc>
      </w:tr>
    </w:tbl>
    <w:p w:rsidR="003A137A" w:rsidRDefault="003A137A" w:rsidP="00803DB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Default="003A137A" w:rsidP="00803DB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37A" w:rsidRPr="00DC0F20" w:rsidRDefault="003A137A" w:rsidP="00803D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3A137A" w:rsidRPr="00DC0F20" w:rsidRDefault="003A137A" w:rsidP="00803D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в получении документов</w:t>
      </w:r>
    </w:p>
    <w:p w:rsidR="003A137A" w:rsidRPr="00DC0F20" w:rsidRDefault="003A137A" w:rsidP="00803DB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A137A" w:rsidRPr="004D6020" w:rsidRDefault="003A137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889" w:type="dxa"/>
        <w:tblLayout w:type="fixed"/>
        <w:tblLook w:val="00A0"/>
      </w:tblPr>
      <w:tblGrid>
        <w:gridCol w:w="675"/>
        <w:gridCol w:w="825"/>
        <w:gridCol w:w="168"/>
        <w:gridCol w:w="369"/>
        <w:gridCol w:w="623"/>
        <w:gridCol w:w="1121"/>
        <w:gridCol w:w="87"/>
        <w:gridCol w:w="2132"/>
        <w:gridCol w:w="3889"/>
      </w:tblGrid>
      <w:tr w:rsidR="003A137A" w:rsidRPr="001C6447" w:rsidTr="009C6BE7">
        <w:tc>
          <w:tcPr>
            <w:tcW w:w="3781" w:type="dxa"/>
            <w:gridSpan w:val="6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Орган предоставления услуги:</w:t>
            </w:r>
          </w:p>
        </w:tc>
        <w:tc>
          <w:tcPr>
            <w:tcW w:w="6108" w:type="dxa"/>
            <w:gridSpan w:val="3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Мною,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(должность сотрудника, принявшего документы, Ф.И.О. (отчество при наличии))</w:t>
            </w:r>
          </w:p>
        </w:tc>
      </w:tr>
      <w:tr w:rsidR="003A137A" w:rsidRPr="001C6447" w:rsidTr="009C6BE7">
        <w:tc>
          <w:tcPr>
            <w:tcW w:w="2037" w:type="dxa"/>
            <w:gridSpan w:val="4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приняты от</w:t>
            </w:r>
          </w:p>
        </w:tc>
        <w:tc>
          <w:tcPr>
            <w:tcW w:w="7852" w:type="dxa"/>
            <w:gridSpan w:val="5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(наименование заявителя)</w:t>
            </w: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rPr>
          <w:trHeight w:val="339"/>
        </w:trPr>
        <w:tc>
          <w:tcPr>
            <w:tcW w:w="6000" w:type="dxa"/>
            <w:gridSpan w:val="8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Ф.И.О. (отчет при наличии) представителя заявителя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3868" w:type="dxa"/>
            <w:gridSpan w:val="7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действующего на основании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675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Тел:</w:t>
            </w:r>
          </w:p>
        </w:tc>
        <w:tc>
          <w:tcPr>
            <w:tcW w:w="9214" w:type="dxa"/>
            <w:gridSpan w:val="8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1668" w:type="dxa"/>
            <w:gridSpan w:val="3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 отношении</w:t>
            </w:r>
          </w:p>
        </w:tc>
        <w:tc>
          <w:tcPr>
            <w:tcW w:w="8221" w:type="dxa"/>
            <w:gridSpan w:val="6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89" w:type="dxa"/>
            <w:gridSpan w:val="9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(наименование объекта)</w:t>
            </w:r>
          </w:p>
        </w:tc>
      </w:tr>
      <w:tr w:rsidR="003A137A" w:rsidRPr="001C6447" w:rsidTr="009C6BE7">
        <w:tc>
          <w:tcPr>
            <w:tcW w:w="2660" w:type="dxa"/>
            <w:gridSpan w:val="5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следующие документы:</w:t>
            </w:r>
          </w:p>
        </w:tc>
        <w:tc>
          <w:tcPr>
            <w:tcW w:w="7229" w:type="dxa"/>
            <w:gridSpan w:val="4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3A137A" w:rsidRPr="004D6020" w:rsidRDefault="003A137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3"/>
        <w:gridCol w:w="2939"/>
        <w:gridCol w:w="1620"/>
        <w:gridCol w:w="1439"/>
        <w:gridCol w:w="1701"/>
        <w:gridCol w:w="1701"/>
      </w:tblGrid>
      <w:tr w:rsidR="003A137A" w:rsidRPr="001C6447" w:rsidTr="009C6BE7">
        <w:trPr>
          <w:cantSplit/>
          <w:trHeight w:val="360"/>
        </w:trPr>
        <w:tc>
          <w:tcPr>
            <w:tcW w:w="523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N  </w:t>
            </w: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Наименование и реквизиты документов</w:t>
            </w:r>
          </w:p>
        </w:tc>
        <w:tc>
          <w:tcPr>
            <w:tcW w:w="3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количество      </w:t>
            </w: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br/>
              <w:t>экземпляров</w:t>
            </w:r>
          </w:p>
        </w:tc>
        <w:tc>
          <w:tcPr>
            <w:tcW w:w="34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количество листов</w:t>
            </w:r>
          </w:p>
        </w:tc>
      </w:tr>
      <w:tr w:rsidR="003A137A" w:rsidRPr="001C6447" w:rsidTr="009C6BE7">
        <w:trPr>
          <w:cantSplit/>
          <w:trHeight w:val="240"/>
        </w:trPr>
        <w:tc>
          <w:tcPr>
            <w:tcW w:w="523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подлинных</w:t>
            </w: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копий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подлинных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копий</w:t>
            </w:r>
          </w:p>
        </w:tc>
      </w:tr>
      <w:tr w:rsidR="003A137A" w:rsidRPr="001C6447" w:rsidTr="009C6BE7">
        <w:trPr>
          <w:trHeight w:val="240"/>
        </w:trPr>
        <w:tc>
          <w:tcPr>
            <w:tcW w:w="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rPr>
          <w:trHeight w:val="240"/>
        </w:trPr>
        <w:tc>
          <w:tcPr>
            <w:tcW w:w="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rPr>
          <w:trHeight w:val="240"/>
        </w:trPr>
        <w:tc>
          <w:tcPr>
            <w:tcW w:w="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rPr>
          <w:trHeight w:val="240"/>
        </w:trPr>
        <w:tc>
          <w:tcPr>
            <w:tcW w:w="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rPr>
          <w:trHeight w:val="240"/>
        </w:trPr>
        <w:tc>
          <w:tcPr>
            <w:tcW w:w="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3A137A" w:rsidRPr="001C6447" w:rsidRDefault="003A137A" w:rsidP="001C6447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314"/>
        <w:gridCol w:w="63"/>
        <w:gridCol w:w="62"/>
        <w:gridCol w:w="772"/>
        <w:gridCol w:w="314"/>
        <w:gridCol w:w="77"/>
        <w:gridCol w:w="667"/>
        <w:gridCol w:w="86"/>
        <w:gridCol w:w="1189"/>
        <w:gridCol w:w="274"/>
        <w:gridCol w:w="456"/>
        <w:gridCol w:w="526"/>
        <w:gridCol w:w="90"/>
        <w:gridCol w:w="4963"/>
      </w:tblGrid>
      <w:tr w:rsidR="003A137A" w:rsidRPr="001C6447" w:rsidTr="009C6BE7">
        <w:tc>
          <w:tcPr>
            <w:tcW w:w="9853" w:type="dxa"/>
            <w:gridSpan w:val="14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ind w:firstLine="567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Ваш документ о предоставлении муниципальной  услуги будет готов к выдаче:</w:t>
            </w:r>
          </w:p>
        </w:tc>
      </w:tr>
      <w:tr w:rsidR="003A137A" w:rsidRPr="001C6447" w:rsidTr="009C6BE7">
        <w:tc>
          <w:tcPr>
            <w:tcW w:w="439" w:type="dxa"/>
            <w:gridSpan w:val="3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gridSpan w:val="2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16" w:type="dxa"/>
            <w:gridSpan w:val="4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6" w:type="dxa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053" w:type="dxa"/>
            <w:gridSpan w:val="2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г.</w:t>
            </w:r>
          </w:p>
        </w:tc>
      </w:tr>
      <w:tr w:rsidR="003A137A" w:rsidRPr="001C6447" w:rsidTr="009C6BE7">
        <w:tc>
          <w:tcPr>
            <w:tcW w:w="2269" w:type="dxa"/>
            <w:gridSpan w:val="7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Документы сдал:</w:t>
            </w:r>
          </w:p>
        </w:tc>
        <w:tc>
          <w:tcPr>
            <w:tcW w:w="1275" w:type="dxa"/>
            <w:gridSpan w:val="2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6309" w:type="dxa"/>
            <w:gridSpan w:val="5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14"/>
          </w:tcPr>
          <w:p w:rsidR="003A137A" w:rsidRPr="001C6447" w:rsidRDefault="003A137A" w:rsidP="001C6447">
            <w:pPr>
              <w:tabs>
                <w:tab w:val="left" w:pos="2589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ab/>
            </w: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(подпись, Ф.И.О. (отчество при наличии) заявителя)</w:t>
            </w:r>
          </w:p>
        </w:tc>
      </w:tr>
      <w:tr w:rsidR="003A137A" w:rsidRPr="001C6447" w:rsidTr="009C6BE7">
        <w:tc>
          <w:tcPr>
            <w:tcW w:w="9853" w:type="dxa"/>
            <w:gridSpan w:val="14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377" w:type="dxa"/>
            <w:gridSpan w:val="2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г.</w:t>
            </w:r>
          </w:p>
        </w:tc>
      </w:tr>
      <w:tr w:rsidR="003A137A" w:rsidRPr="001C6447" w:rsidTr="009C6BE7">
        <w:tc>
          <w:tcPr>
            <w:tcW w:w="2355" w:type="dxa"/>
            <w:gridSpan w:val="8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Документ принял:</w:t>
            </w:r>
          </w:p>
        </w:tc>
        <w:tc>
          <w:tcPr>
            <w:tcW w:w="7498" w:type="dxa"/>
            <w:gridSpan w:val="6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14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(подпись, Ф.И.О.(отчество при наличии) специалиста, принявшего пакет документов)</w:t>
            </w:r>
          </w:p>
        </w:tc>
      </w:tr>
      <w:tr w:rsidR="003A137A" w:rsidRPr="001C6447" w:rsidTr="009C6BE7">
        <w:tc>
          <w:tcPr>
            <w:tcW w:w="314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г.</w:t>
            </w:r>
          </w:p>
        </w:tc>
      </w:tr>
    </w:tbl>
    <w:p w:rsidR="003A137A" w:rsidRDefault="003A137A" w:rsidP="001C64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137A" w:rsidRPr="001C6447" w:rsidRDefault="003A137A" w:rsidP="001C6447">
      <w:pPr>
        <w:suppressAutoHyphens w:val="0"/>
        <w:spacing w:after="0" w:line="240" w:lineRule="auto"/>
        <w:ind w:left="4678"/>
        <w:jc w:val="right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Приложение 5</w:t>
      </w:r>
    </w:p>
    <w:p w:rsidR="003A137A" w:rsidRPr="001C6447" w:rsidRDefault="003A137A" w:rsidP="001C644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 Административному регламенту</w:t>
      </w:r>
    </w:p>
    <w:p w:rsidR="003A137A" w:rsidRPr="001C6447" w:rsidRDefault="003A137A" w:rsidP="001C644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по предоставлению муниципальной услуги</w:t>
      </w:r>
    </w:p>
    <w:p w:rsidR="003A137A" w:rsidRPr="001C6447" w:rsidRDefault="003A137A" w:rsidP="001C6447">
      <w:pPr>
        <w:tabs>
          <w:tab w:val="left" w:pos="-3420"/>
        </w:tabs>
        <w:spacing w:after="0" w:line="240" w:lineRule="auto"/>
        <w:ind w:left="-540" w:firstLine="284"/>
        <w:jc w:val="right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"Предоставление градостроительного плана земельного участка"</w:t>
      </w:r>
    </w:p>
    <w:p w:rsidR="003A137A" w:rsidRDefault="003A137A" w:rsidP="001C644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A137A" w:rsidRPr="001B33A8" w:rsidRDefault="003A137A" w:rsidP="001B3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3A8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Pr="001B33A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уведомления об отказе в предоставлении градостроительного плана </w:t>
      </w:r>
    </w:p>
    <w:p w:rsidR="003A137A" w:rsidRPr="001B33A8" w:rsidRDefault="003A137A" w:rsidP="001B3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33A8">
        <w:rPr>
          <w:rFonts w:ascii="Times New Roman" w:hAnsi="Times New Roman" w:cs="Times New Roman"/>
          <w:b/>
          <w:bCs/>
          <w:sz w:val="28"/>
          <w:szCs w:val="28"/>
        </w:rPr>
        <w:t>земельного участка</w:t>
      </w:r>
    </w:p>
    <w:p w:rsidR="003A137A" w:rsidRPr="001C6447" w:rsidRDefault="003A137A" w:rsidP="001C644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3"/>
      </w:tblGrid>
      <w:tr w:rsidR="003A137A" w:rsidRPr="001C6447" w:rsidTr="009C6BE7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(Ф.И.О..(отчество  при наличии),</w:t>
            </w:r>
          </w:p>
        </w:tc>
      </w:tr>
      <w:tr w:rsidR="003A137A" w:rsidRPr="001C6447" w:rsidTr="009C6BE7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адрес заявителя (представителя) заявителя)</w:t>
            </w:r>
          </w:p>
        </w:tc>
      </w:tr>
      <w:tr w:rsidR="003A137A" w:rsidRPr="001C6447" w:rsidTr="009C6BE7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6343" w:type="dxa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(регистрационный номер заявления о регистрации о предоставлении градостроительного плана земельного участка)</w:t>
            </w:r>
          </w:p>
        </w:tc>
      </w:tr>
      <w:tr w:rsidR="003A137A" w:rsidRPr="001C6447" w:rsidTr="009C6BE7">
        <w:tc>
          <w:tcPr>
            <w:tcW w:w="6343" w:type="dxa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137A" w:rsidRDefault="003A137A" w:rsidP="001C6447">
      <w:pPr>
        <w:tabs>
          <w:tab w:val="left" w:pos="614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A137A" w:rsidRPr="001C6447" w:rsidRDefault="003A137A" w:rsidP="001C644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Уведомление об отказе </w:t>
      </w:r>
    </w:p>
    <w:p w:rsidR="003A137A" w:rsidRPr="001C6447" w:rsidRDefault="003A137A" w:rsidP="001C644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 предоставлении</w:t>
      </w: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1C6447"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градостроительного плана </w:t>
      </w:r>
    </w:p>
    <w:p w:rsidR="003A137A" w:rsidRPr="001C6447" w:rsidRDefault="003A137A" w:rsidP="001C644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  <w:t>земельного участка</w:t>
      </w: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71"/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11"/>
        <w:gridCol w:w="1920"/>
        <w:gridCol w:w="629"/>
        <w:gridCol w:w="3452"/>
      </w:tblGrid>
      <w:tr w:rsidR="003A137A" w:rsidRPr="001C6447" w:rsidTr="009C6BE7">
        <w:tc>
          <w:tcPr>
            <w:tcW w:w="711" w:type="dxa"/>
            <w:vAlign w:val="bottom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  <w:vAlign w:val="bottom"/>
          </w:tcPr>
          <w:p w:rsidR="003A137A" w:rsidRPr="001C6447" w:rsidRDefault="003A137A" w:rsidP="001C6447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629" w:type="dxa"/>
            <w:vAlign w:val="bottom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52" w:type="dxa"/>
            <w:tcBorders>
              <w:bottom w:val="single" w:sz="4" w:space="0" w:color="000000"/>
            </w:tcBorders>
            <w:vAlign w:val="bottom"/>
          </w:tcPr>
          <w:p w:rsidR="003A137A" w:rsidRPr="001C6447" w:rsidRDefault="003A137A" w:rsidP="001C6447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3A137A" w:rsidRDefault="003A137A" w:rsidP="001C6447">
      <w:pPr>
        <w:tabs>
          <w:tab w:val="left" w:pos="33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137A" w:rsidRDefault="003A137A" w:rsidP="001C6447">
      <w:pPr>
        <w:tabs>
          <w:tab w:val="left" w:pos="33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67"/>
        <w:gridCol w:w="5019"/>
        <w:gridCol w:w="3025"/>
      </w:tblGrid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(наименование органа местного  самоуправления)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1809" w:type="dxa"/>
            <w:gridSpan w:val="2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сообщает, что</w:t>
            </w:r>
          </w:p>
        </w:tc>
        <w:tc>
          <w:tcPr>
            <w:tcW w:w="8044" w:type="dxa"/>
            <w:gridSpan w:val="2"/>
            <w:tcBorders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(Ф.И.О.(отчество при наличии) заявителя в дательном падеже, наименование, номер и дата документа,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pBdr>
                <w:top w:val="single" w:sz="4" w:space="1" w:color="000000"/>
              </w:pBd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подтверждающего личность, почтовый адрес – для физического лица;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pBdr>
                <w:top w:val="single" w:sz="4" w:space="1" w:color="000000"/>
              </w:pBd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 xml:space="preserve">полное наименование, ИНН, КПП, 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pBdr>
                <w:top w:val="single" w:sz="4" w:space="1" w:color="000000"/>
              </w:pBdr>
              <w:suppressAutoHyphens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почтовый адрес – для юридического лица)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137A" w:rsidRPr="001C6447" w:rsidRDefault="003A137A" w:rsidP="00423C00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руководствуясь статьей 57.3 Градостроительного кодекса Российской 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137A" w:rsidRPr="001C6447" w:rsidRDefault="003A137A" w:rsidP="00423C00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Федерации и на основании пункта 2.12 Административного регламента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137A" w:rsidRPr="001C6447" w:rsidRDefault="003A137A" w:rsidP="00423C00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предоставления муниципальной услуги, отказано в выдаче градостроительного</w:t>
            </w:r>
          </w:p>
        </w:tc>
      </w:tr>
      <w:tr w:rsidR="003A137A" w:rsidRPr="001C6447" w:rsidTr="009C6BE7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плана земельного участка, расположенного по адресу:</w:t>
            </w:r>
          </w:p>
        </w:tc>
        <w:tc>
          <w:tcPr>
            <w:tcW w:w="3025" w:type="dxa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(адрес земельного участка в соответствии с государственным адресным реестром)</w:t>
            </w: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в связи с</w:t>
            </w:r>
          </w:p>
        </w:tc>
        <w:tc>
          <w:tcPr>
            <w:tcW w:w="8611" w:type="dxa"/>
            <w:gridSpan w:val="3"/>
            <w:tcBorders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top w:val="nil"/>
              <w:left w:val="nil"/>
              <w:right w:val="nil"/>
            </w:tcBorders>
          </w:tcPr>
          <w:p w:rsidR="003A137A" w:rsidRPr="001C6447" w:rsidRDefault="003A137A" w:rsidP="001C6447">
            <w:pPr>
              <w:tabs>
                <w:tab w:val="left" w:pos="1424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9853" w:type="dxa"/>
            <w:gridSpan w:val="4"/>
            <w:tcBorders>
              <w:left w:val="nil"/>
              <w:bottom w:val="nil"/>
              <w:right w:val="nil"/>
            </w:tcBorders>
          </w:tcPr>
          <w:p w:rsidR="003A137A" w:rsidRPr="001C6447" w:rsidRDefault="003A137A" w:rsidP="001C6447">
            <w:pPr>
              <w:pBdr>
                <w:top w:val="single" w:sz="4" w:space="1" w:color="000000"/>
              </w:pBdr>
              <w:suppressAutoHyphens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(основание отказа)</w:t>
            </w:r>
          </w:p>
        </w:tc>
      </w:tr>
    </w:tbl>
    <w:p w:rsidR="003A137A" w:rsidRDefault="003A137A" w:rsidP="001C6447">
      <w:pPr>
        <w:tabs>
          <w:tab w:val="left" w:pos="33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137A" w:rsidRPr="001C6447" w:rsidRDefault="003A137A" w:rsidP="001C6447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Уполномоченное должностное лицо</w:t>
      </w:r>
    </w:p>
    <w:p w:rsidR="003A137A" w:rsidRPr="001C6447" w:rsidRDefault="003A137A" w:rsidP="001C6447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1C64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органа местного самоуправления</w:t>
      </w:r>
    </w:p>
    <w:p w:rsidR="003A137A" w:rsidRDefault="003A137A" w:rsidP="001C6447">
      <w:pPr>
        <w:tabs>
          <w:tab w:val="left" w:pos="33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4928"/>
        <w:gridCol w:w="1640"/>
        <w:gridCol w:w="3285"/>
      </w:tblGrid>
      <w:tr w:rsidR="003A137A" w:rsidRPr="001C6447" w:rsidTr="009C6BE7">
        <w:tc>
          <w:tcPr>
            <w:tcW w:w="4928" w:type="dxa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1C6447" w:rsidTr="009C6BE7">
        <w:tc>
          <w:tcPr>
            <w:tcW w:w="4928" w:type="dxa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(должность, Ф.И.О. (отчество при наличии))</w:t>
            </w:r>
          </w:p>
        </w:tc>
        <w:tc>
          <w:tcPr>
            <w:tcW w:w="1640" w:type="dxa"/>
          </w:tcPr>
          <w:p w:rsidR="003A137A" w:rsidRPr="001C6447" w:rsidRDefault="003A137A" w:rsidP="001C64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3A137A" w:rsidRPr="001C6447" w:rsidRDefault="003A137A" w:rsidP="001C64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1C6447">
              <w:rPr>
                <w:rFonts w:ascii="Times New Roman" w:hAnsi="Times New Roman" w:cs="Times New Roman"/>
                <w:color w:val="auto"/>
                <w:sz w:val="14"/>
                <w:szCs w:val="14"/>
                <w:lang w:eastAsia="ru-RU"/>
              </w:rPr>
              <w:t>(подпись)</w:t>
            </w:r>
          </w:p>
        </w:tc>
      </w:tr>
    </w:tbl>
    <w:p w:rsidR="003A137A" w:rsidRDefault="003A137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vertAnchor="text" w:horzAnchor="margin" w:tblpXSpec="right" w:tblpY="146"/>
        <w:tblW w:w="0" w:type="auto"/>
        <w:tblLayout w:type="fixed"/>
        <w:tblLook w:val="0000"/>
      </w:tblPr>
      <w:tblGrid>
        <w:gridCol w:w="6165"/>
      </w:tblGrid>
      <w:tr w:rsidR="003A137A" w:rsidRPr="004D6020" w:rsidTr="00763BFA">
        <w:trPr>
          <w:trHeight w:val="1418"/>
        </w:trPr>
        <w:tc>
          <w:tcPr>
            <w:tcW w:w="6165" w:type="dxa"/>
          </w:tcPr>
          <w:p w:rsidR="003A137A" w:rsidRPr="00DC0F20" w:rsidRDefault="003A137A" w:rsidP="001B33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3A137A" w:rsidRPr="00DC0F20" w:rsidRDefault="003A137A" w:rsidP="001B33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3A137A" w:rsidRPr="001B33A8" w:rsidRDefault="003A137A" w:rsidP="001B33A8">
            <w:pPr>
              <w:tabs>
                <w:tab w:val="left" w:pos="-3420"/>
              </w:tabs>
              <w:spacing w:after="0" w:line="240" w:lineRule="auto"/>
              <w:ind w:left="-540" w:firstLine="284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"Предоставление градостроительного плана земельного участка"</w:t>
            </w:r>
          </w:p>
        </w:tc>
      </w:tr>
    </w:tbl>
    <w:p w:rsidR="003A137A" w:rsidRPr="004D6020" w:rsidRDefault="003A137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Pr="004D6020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3A137A" w:rsidRPr="00DC0F20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>Форма регистрационной книги</w:t>
      </w:r>
    </w:p>
    <w:p w:rsidR="003A137A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>градостроительных планов земельных участков</w:t>
      </w:r>
    </w:p>
    <w:p w:rsidR="003A137A" w:rsidRPr="00DC0F20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7"/>
        <w:gridCol w:w="1554"/>
        <w:gridCol w:w="1701"/>
        <w:gridCol w:w="1417"/>
        <w:gridCol w:w="1418"/>
        <w:gridCol w:w="1701"/>
        <w:gridCol w:w="1559"/>
      </w:tblGrid>
      <w:tr w:rsidR="003A137A" w:rsidRPr="00BD0D18" w:rsidTr="001B33A8">
        <w:tc>
          <w:tcPr>
            <w:tcW w:w="85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4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Дата поступления заявления</w:t>
            </w: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Местонахождение (адрес) земельного участка</w:t>
            </w:r>
          </w:p>
        </w:tc>
        <w:tc>
          <w:tcPr>
            <w:tcW w:w="141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Информация о цели использования земельного участка</w:t>
            </w:r>
          </w:p>
        </w:tc>
        <w:tc>
          <w:tcPr>
            <w:tcW w:w="1418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Номер градостроительного плата земельного участка</w:t>
            </w: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Ф.И.О. (отчество при наличии) лица, получившего градостроительный план земельного участка</w:t>
            </w:r>
          </w:p>
        </w:tc>
        <w:tc>
          <w:tcPr>
            <w:tcW w:w="1559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Дата и роспись в получении</w:t>
            </w:r>
          </w:p>
          <w:p w:rsidR="003A137A" w:rsidRPr="00BD0D18" w:rsidRDefault="003A137A" w:rsidP="00BD0D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D0D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(отметка о направлении (выдаче) в эл. виде с указанием даты)</w:t>
            </w:r>
          </w:p>
        </w:tc>
      </w:tr>
      <w:tr w:rsidR="003A137A" w:rsidRPr="00BD0D18" w:rsidTr="001B33A8">
        <w:tc>
          <w:tcPr>
            <w:tcW w:w="85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BD0D18" w:rsidTr="001B33A8">
        <w:tc>
          <w:tcPr>
            <w:tcW w:w="85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3A137A" w:rsidRPr="00BD0D18" w:rsidTr="001B33A8">
        <w:tc>
          <w:tcPr>
            <w:tcW w:w="85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A137A" w:rsidRPr="00BD0D18" w:rsidRDefault="003A137A" w:rsidP="00BD0D1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3A137A" w:rsidRPr="00DC0F20" w:rsidRDefault="003A137A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3A137A" w:rsidRPr="00DC0F20" w:rsidSect="001C6447">
      <w:pgSz w:w="11906" w:h="16838"/>
      <w:pgMar w:top="1134" w:right="851" w:bottom="1134" w:left="1418" w:header="0" w:footer="0" w:gutter="0"/>
      <w:cols w:space="720"/>
      <w:formProt w:val="0"/>
      <w:rtlGutter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37A" w:rsidRDefault="003A137A" w:rsidP="0098666B">
      <w:pPr>
        <w:spacing w:after="0" w:line="240" w:lineRule="auto"/>
      </w:pPr>
      <w:r>
        <w:separator/>
      </w:r>
    </w:p>
  </w:endnote>
  <w:endnote w:type="continuationSeparator" w:id="0">
    <w:p w:rsidR="003A137A" w:rsidRDefault="003A137A" w:rsidP="009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37A" w:rsidRDefault="003A137A" w:rsidP="0098666B">
      <w:pPr>
        <w:spacing w:after="0" w:line="240" w:lineRule="auto"/>
      </w:pPr>
      <w:r>
        <w:separator/>
      </w:r>
    </w:p>
  </w:footnote>
  <w:footnote w:type="continuationSeparator" w:id="0">
    <w:p w:rsidR="003A137A" w:rsidRDefault="003A137A" w:rsidP="00986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8CB"/>
    <w:rsid w:val="00004570"/>
    <w:rsid w:val="000055D7"/>
    <w:rsid w:val="00006222"/>
    <w:rsid w:val="00012250"/>
    <w:rsid w:val="00013596"/>
    <w:rsid w:val="00022171"/>
    <w:rsid w:val="00023785"/>
    <w:rsid w:val="000252E3"/>
    <w:rsid w:val="00025727"/>
    <w:rsid w:val="00040FB2"/>
    <w:rsid w:val="00044A12"/>
    <w:rsid w:val="00047503"/>
    <w:rsid w:val="0005482E"/>
    <w:rsid w:val="0006139F"/>
    <w:rsid w:val="0006579F"/>
    <w:rsid w:val="000657FA"/>
    <w:rsid w:val="00070624"/>
    <w:rsid w:val="00070AF2"/>
    <w:rsid w:val="00077131"/>
    <w:rsid w:val="00082B42"/>
    <w:rsid w:val="00087458"/>
    <w:rsid w:val="0008756D"/>
    <w:rsid w:val="00093B32"/>
    <w:rsid w:val="000A50D9"/>
    <w:rsid w:val="000A5422"/>
    <w:rsid w:val="000B0835"/>
    <w:rsid w:val="000B32D8"/>
    <w:rsid w:val="000B3894"/>
    <w:rsid w:val="000B6F61"/>
    <w:rsid w:val="000C0FC6"/>
    <w:rsid w:val="000C2D5A"/>
    <w:rsid w:val="000D00A7"/>
    <w:rsid w:val="000D20AE"/>
    <w:rsid w:val="000E43DB"/>
    <w:rsid w:val="000E6EA7"/>
    <w:rsid w:val="000F52C9"/>
    <w:rsid w:val="000F77B3"/>
    <w:rsid w:val="00102C40"/>
    <w:rsid w:val="001126B8"/>
    <w:rsid w:val="00113EA8"/>
    <w:rsid w:val="00121538"/>
    <w:rsid w:val="001235E9"/>
    <w:rsid w:val="00123CF3"/>
    <w:rsid w:val="00127873"/>
    <w:rsid w:val="00127BF2"/>
    <w:rsid w:val="00134B1A"/>
    <w:rsid w:val="00135DFB"/>
    <w:rsid w:val="001362F0"/>
    <w:rsid w:val="001369CF"/>
    <w:rsid w:val="00136B9E"/>
    <w:rsid w:val="001410AD"/>
    <w:rsid w:val="00141FE1"/>
    <w:rsid w:val="001438CB"/>
    <w:rsid w:val="001460C9"/>
    <w:rsid w:val="00150CDC"/>
    <w:rsid w:val="0016472C"/>
    <w:rsid w:val="00166115"/>
    <w:rsid w:val="00171BCE"/>
    <w:rsid w:val="001728FC"/>
    <w:rsid w:val="001753E5"/>
    <w:rsid w:val="00176CFF"/>
    <w:rsid w:val="001775CD"/>
    <w:rsid w:val="00184654"/>
    <w:rsid w:val="0018601C"/>
    <w:rsid w:val="001A225C"/>
    <w:rsid w:val="001A3178"/>
    <w:rsid w:val="001B11C5"/>
    <w:rsid w:val="001B1221"/>
    <w:rsid w:val="001B25EF"/>
    <w:rsid w:val="001B33A8"/>
    <w:rsid w:val="001B4D43"/>
    <w:rsid w:val="001B59D4"/>
    <w:rsid w:val="001C0FA6"/>
    <w:rsid w:val="001C1FE5"/>
    <w:rsid w:val="001C6447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2F5"/>
    <w:rsid w:val="002074A7"/>
    <w:rsid w:val="00212955"/>
    <w:rsid w:val="00214464"/>
    <w:rsid w:val="0021560D"/>
    <w:rsid w:val="00216612"/>
    <w:rsid w:val="002232DC"/>
    <w:rsid w:val="002251ED"/>
    <w:rsid w:val="00225EEE"/>
    <w:rsid w:val="002270B1"/>
    <w:rsid w:val="0023187C"/>
    <w:rsid w:val="0023773D"/>
    <w:rsid w:val="00240594"/>
    <w:rsid w:val="002422F3"/>
    <w:rsid w:val="002507BF"/>
    <w:rsid w:val="002515C4"/>
    <w:rsid w:val="00261165"/>
    <w:rsid w:val="00262998"/>
    <w:rsid w:val="00265F84"/>
    <w:rsid w:val="00272613"/>
    <w:rsid w:val="00272F67"/>
    <w:rsid w:val="00273366"/>
    <w:rsid w:val="00273587"/>
    <w:rsid w:val="002762D9"/>
    <w:rsid w:val="0028138A"/>
    <w:rsid w:val="0029192F"/>
    <w:rsid w:val="00294779"/>
    <w:rsid w:val="002A2B6D"/>
    <w:rsid w:val="002A6709"/>
    <w:rsid w:val="002A7F65"/>
    <w:rsid w:val="002B10FB"/>
    <w:rsid w:val="002B333D"/>
    <w:rsid w:val="002C11AA"/>
    <w:rsid w:val="002C149E"/>
    <w:rsid w:val="002D384C"/>
    <w:rsid w:val="002E35C4"/>
    <w:rsid w:val="002E4033"/>
    <w:rsid w:val="002E46D4"/>
    <w:rsid w:val="002E6DF0"/>
    <w:rsid w:val="00300097"/>
    <w:rsid w:val="00305D87"/>
    <w:rsid w:val="003065C9"/>
    <w:rsid w:val="00311435"/>
    <w:rsid w:val="003162A0"/>
    <w:rsid w:val="00317F60"/>
    <w:rsid w:val="00327C54"/>
    <w:rsid w:val="00327DB7"/>
    <w:rsid w:val="00334593"/>
    <w:rsid w:val="003346DC"/>
    <w:rsid w:val="003347D1"/>
    <w:rsid w:val="003354E6"/>
    <w:rsid w:val="00337049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5D5E"/>
    <w:rsid w:val="00386744"/>
    <w:rsid w:val="00391393"/>
    <w:rsid w:val="00391C22"/>
    <w:rsid w:val="003A137A"/>
    <w:rsid w:val="003B448D"/>
    <w:rsid w:val="003B4560"/>
    <w:rsid w:val="003B46AB"/>
    <w:rsid w:val="003B6627"/>
    <w:rsid w:val="003C0878"/>
    <w:rsid w:val="003C384B"/>
    <w:rsid w:val="003E730E"/>
    <w:rsid w:val="003E7E2D"/>
    <w:rsid w:val="003F412B"/>
    <w:rsid w:val="003F42CD"/>
    <w:rsid w:val="003F4331"/>
    <w:rsid w:val="003F6F7A"/>
    <w:rsid w:val="003F7BD0"/>
    <w:rsid w:val="0040600F"/>
    <w:rsid w:val="004075D1"/>
    <w:rsid w:val="00410470"/>
    <w:rsid w:val="00414E75"/>
    <w:rsid w:val="00421B9B"/>
    <w:rsid w:val="00423C00"/>
    <w:rsid w:val="00432E29"/>
    <w:rsid w:val="00435721"/>
    <w:rsid w:val="00442A5F"/>
    <w:rsid w:val="0044666D"/>
    <w:rsid w:val="00453130"/>
    <w:rsid w:val="00457879"/>
    <w:rsid w:val="00463B39"/>
    <w:rsid w:val="00463CD5"/>
    <w:rsid w:val="00466BC2"/>
    <w:rsid w:val="00467ADD"/>
    <w:rsid w:val="00475219"/>
    <w:rsid w:val="0047603A"/>
    <w:rsid w:val="004811F8"/>
    <w:rsid w:val="0048467E"/>
    <w:rsid w:val="00493C91"/>
    <w:rsid w:val="004A06FA"/>
    <w:rsid w:val="004A15A6"/>
    <w:rsid w:val="004A69C4"/>
    <w:rsid w:val="004A7039"/>
    <w:rsid w:val="004A77B1"/>
    <w:rsid w:val="004B093B"/>
    <w:rsid w:val="004B3E6E"/>
    <w:rsid w:val="004B5356"/>
    <w:rsid w:val="004B7724"/>
    <w:rsid w:val="004C0607"/>
    <w:rsid w:val="004C0855"/>
    <w:rsid w:val="004C25CC"/>
    <w:rsid w:val="004C2C26"/>
    <w:rsid w:val="004C4D1A"/>
    <w:rsid w:val="004C629D"/>
    <w:rsid w:val="004C7450"/>
    <w:rsid w:val="004D0407"/>
    <w:rsid w:val="004D117C"/>
    <w:rsid w:val="004D18CD"/>
    <w:rsid w:val="004D1A72"/>
    <w:rsid w:val="004D57D2"/>
    <w:rsid w:val="004D6020"/>
    <w:rsid w:val="004E01EC"/>
    <w:rsid w:val="004E0A33"/>
    <w:rsid w:val="004E3DAF"/>
    <w:rsid w:val="004E5804"/>
    <w:rsid w:val="004E7781"/>
    <w:rsid w:val="004E7A01"/>
    <w:rsid w:val="004F0A92"/>
    <w:rsid w:val="004F2134"/>
    <w:rsid w:val="004F44BA"/>
    <w:rsid w:val="00500869"/>
    <w:rsid w:val="00510EDB"/>
    <w:rsid w:val="00520382"/>
    <w:rsid w:val="005233BC"/>
    <w:rsid w:val="005235A4"/>
    <w:rsid w:val="00523E24"/>
    <w:rsid w:val="005260D2"/>
    <w:rsid w:val="005327C4"/>
    <w:rsid w:val="00532FED"/>
    <w:rsid w:val="0054205A"/>
    <w:rsid w:val="0055561E"/>
    <w:rsid w:val="00555A12"/>
    <w:rsid w:val="00564C34"/>
    <w:rsid w:val="0056682F"/>
    <w:rsid w:val="00566ECC"/>
    <w:rsid w:val="0056742C"/>
    <w:rsid w:val="00575070"/>
    <w:rsid w:val="00580047"/>
    <w:rsid w:val="00590BB0"/>
    <w:rsid w:val="00592536"/>
    <w:rsid w:val="005A7FF7"/>
    <w:rsid w:val="005B5FD8"/>
    <w:rsid w:val="005C04E1"/>
    <w:rsid w:val="005C1505"/>
    <w:rsid w:val="005C3E5A"/>
    <w:rsid w:val="005D059B"/>
    <w:rsid w:val="005D0798"/>
    <w:rsid w:val="005D4973"/>
    <w:rsid w:val="005D6B9E"/>
    <w:rsid w:val="005D7B28"/>
    <w:rsid w:val="005E1C5D"/>
    <w:rsid w:val="005E5470"/>
    <w:rsid w:val="005E5FD3"/>
    <w:rsid w:val="005F46B5"/>
    <w:rsid w:val="005F5284"/>
    <w:rsid w:val="00602C0E"/>
    <w:rsid w:val="00604031"/>
    <w:rsid w:val="00610991"/>
    <w:rsid w:val="00612BA1"/>
    <w:rsid w:val="00615D27"/>
    <w:rsid w:val="00617CD9"/>
    <w:rsid w:val="006218C2"/>
    <w:rsid w:val="00623BE0"/>
    <w:rsid w:val="0063426F"/>
    <w:rsid w:val="0063672C"/>
    <w:rsid w:val="006406F0"/>
    <w:rsid w:val="00655036"/>
    <w:rsid w:val="00660FB2"/>
    <w:rsid w:val="00661701"/>
    <w:rsid w:val="00664B4A"/>
    <w:rsid w:val="0066765A"/>
    <w:rsid w:val="006756E5"/>
    <w:rsid w:val="00677910"/>
    <w:rsid w:val="006800B8"/>
    <w:rsid w:val="00682680"/>
    <w:rsid w:val="0068487D"/>
    <w:rsid w:val="006857FD"/>
    <w:rsid w:val="00685BBA"/>
    <w:rsid w:val="006876FD"/>
    <w:rsid w:val="006878C1"/>
    <w:rsid w:val="00687CE0"/>
    <w:rsid w:val="00690416"/>
    <w:rsid w:val="00691C45"/>
    <w:rsid w:val="00692A58"/>
    <w:rsid w:val="006930E4"/>
    <w:rsid w:val="00693F58"/>
    <w:rsid w:val="006962D9"/>
    <w:rsid w:val="006A1267"/>
    <w:rsid w:val="006A3F04"/>
    <w:rsid w:val="006A6D47"/>
    <w:rsid w:val="006C089D"/>
    <w:rsid w:val="006C3FCB"/>
    <w:rsid w:val="006C52F6"/>
    <w:rsid w:val="006D1965"/>
    <w:rsid w:val="006E3E21"/>
    <w:rsid w:val="006F4889"/>
    <w:rsid w:val="0071662D"/>
    <w:rsid w:val="007237EF"/>
    <w:rsid w:val="00733302"/>
    <w:rsid w:val="0073433A"/>
    <w:rsid w:val="00735A18"/>
    <w:rsid w:val="00736409"/>
    <w:rsid w:val="00742AB1"/>
    <w:rsid w:val="007469FE"/>
    <w:rsid w:val="007535D1"/>
    <w:rsid w:val="00763BFA"/>
    <w:rsid w:val="00767E6F"/>
    <w:rsid w:val="00782AEB"/>
    <w:rsid w:val="00783BE4"/>
    <w:rsid w:val="00785900"/>
    <w:rsid w:val="007967A1"/>
    <w:rsid w:val="007B1102"/>
    <w:rsid w:val="007B6943"/>
    <w:rsid w:val="007C00A0"/>
    <w:rsid w:val="007C1062"/>
    <w:rsid w:val="007C116A"/>
    <w:rsid w:val="007C4816"/>
    <w:rsid w:val="007D5D34"/>
    <w:rsid w:val="007D645B"/>
    <w:rsid w:val="007E0288"/>
    <w:rsid w:val="007E2617"/>
    <w:rsid w:val="007E7C92"/>
    <w:rsid w:val="007E7F4C"/>
    <w:rsid w:val="0080056D"/>
    <w:rsid w:val="00802E79"/>
    <w:rsid w:val="00803DBB"/>
    <w:rsid w:val="00804568"/>
    <w:rsid w:val="008119D3"/>
    <w:rsid w:val="008162DE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5712E"/>
    <w:rsid w:val="00867ABA"/>
    <w:rsid w:val="00870198"/>
    <w:rsid w:val="00871847"/>
    <w:rsid w:val="00872DAA"/>
    <w:rsid w:val="0087606C"/>
    <w:rsid w:val="00877FDD"/>
    <w:rsid w:val="00886995"/>
    <w:rsid w:val="0089022B"/>
    <w:rsid w:val="008936E3"/>
    <w:rsid w:val="008A2D56"/>
    <w:rsid w:val="008A49C5"/>
    <w:rsid w:val="008C349C"/>
    <w:rsid w:val="008C7BDE"/>
    <w:rsid w:val="008D0F2B"/>
    <w:rsid w:val="008D1387"/>
    <w:rsid w:val="008D1C91"/>
    <w:rsid w:val="008D4D98"/>
    <w:rsid w:val="008D5025"/>
    <w:rsid w:val="008D7E33"/>
    <w:rsid w:val="008E07C8"/>
    <w:rsid w:val="008E30CF"/>
    <w:rsid w:val="008E5258"/>
    <w:rsid w:val="008E6988"/>
    <w:rsid w:val="008F3E11"/>
    <w:rsid w:val="00900737"/>
    <w:rsid w:val="00902C1C"/>
    <w:rsid w:val="00903F44"/>
    <w:rsid w:val="00905BA0"/>
    <w:rsid w:val="00911628"/>
    <w:rsid w:val="0091266B"/>
    <w:rsid w:val="009154AF"/>
    <w:rsid w:val="00917385"/>
    <w:rsid w:val="00922762"/>
    <w:rsid w:val="0092469B"/>
    <w:rsid w:val="009251EC"/>
    <w:rsid w:val="0093016F"/>
    <w:rsid w:val="00930D69"/>
    <w:rsid w:val="00931022"/>
    <w:rsid w:val="00934295"/>
    <w:rsid w:val="00940830"/>
    <w:rsid w:val="00940E2D"/>
    <w:rsid w:val="00942B95"/>
    <w:rsid w:val="00943F2A"/>
    <w:rsid w:val="00950EA6"/>
    <w:rsid w:val="00963A4F"/>
    <w:rsid w:val="00964A1E"/>
    <w:rsid w:val="00971EAB"/>
    <w:rsid w:val="009737AE"/>
    <w:rsid w:val="009820F0"/>
    <w:rsid w:val="0098265E"/>
    <w:rsid w:val="0098376E"/>
    <w:rsid w:val="00985754"/>
    <w:rsid w:val="00985D5C"/>
    <w:rsid w:val="0098666B"/>
    <w:rsid w:val="0098782D"/>
    <w:rsid w:val="00995609"/>
    <w:rsid w:val="0099734F"/>
    <w:rsid w:val="009A3770"/>
    <w:rsid w:val="009C2F93"/>
    <w:rsid w:val="009C4FCA"/>
    <w:rsid w:val="009C6BE7"/>
    <w:rsid w:val="009D02A4"/>
    <w:rsid w:val="009D54E7"/>
    <w:rsid w:val="009D6B91"/>
    <w:rsid w:val="009E2583"/>
    <w:rsid w:val="009E69B2"/>
    <w:rsid w:val="009E7E58"/>
    <w:rsid w:val="009F2506"/>
    <w:rsid w:val="009F3754"/>
    <w:rsid w:val="00A01DA5"/>
    <w:rsid w:val="00A02519"/>
    <w:rsid w:val="00A20EC5"/>
    <w:rsid w:val="00A30B62"/>
    <w:rsid w:val="00A33A32"/>
    <w:rsid w:val="00A35CDA"/>
    <w:rsid w:val="00A368EB"/>
    <w:rsid w:val="00A36ACD"/>
    <w:rsid w:val="00A37628"/>
    <w:rsid w:val="00A46A2D"/>
    <w:rsid w:val="00A50BC8"/>
    <w:rsid w:val="00A52DDB"/>
    <w:rsid w:val="00A62C55"/>
    <w:rsid w:val="00A6490A"/>
    <w:rsid w:val="00A6645D"/>
    <w:rsid w:val="00A7076A"/>
    <w:rsid w:val="00A74005"/>
    <w:rsid w:val="00A74543"/>
    <w:rsid w:val="00A81311"/>
    <w:rsid w:val="00A81362"/>
    <w:rsid w:val="00A8153E"/>
    <w:rsid w:val="00A84B3F"/>
    <w:rsid w:val="00A85D9E"/>
    <w:rsid w:val="00A86082"/>
    <w:rsid w:val="00A901D6"/>
    <w:rsid w:val="00A95E49"/>
    <w:rsid w:val="00AA0E75"/>
    <w:rsid w:val="00AA2AA0"/>
    <w:rsid w:val="00AB0117"/>
    <w:rsid w:val="00AB164E"/>
    <w:rsid w:val="00AB7E0B"/>
    <w:rsid w:val="00AC23AF"/>
    <w:rsid w:val="00AD04C9"/>
    <w:rsid w:val="00AD6A94"/>
    <w:rsid w:val="00AD6D8D"/>
    <w:rsid w:val="00AE080E"/>
    <w:rsid w:val="00AE2702"/>
    <w:rsid w:val="00AE388E"/>
    <w:rsid w:val="00AF17CB"/>
    <w:rsid w:val="00AF2A39"/>
    <w:rsid w:val="00AF51BF"/>
    <w:rsid w:val="00AF77AB"/>
    <w:rsid w:val="00B021BB"/>
    <w:rsid w:val="00B073D6"/>
    <w:rsid w:val="00B1704A"/>
    <w:rsid w:val="00B246AA"/>
    <w:rsid w:val="00B32481"/>
    <w:rsid w:val="00B55DC4"/>
    <w:rsid w:val="00B61BF4"/>
    <w:rsid w:val="00B62656"/>
    <w:rsid w:val="00B627DA"/>
    <w:rsid w:val="00B67303"/>
    <w:rsid w:val="00B72190"/>
    <w:rsid w:val="00B72DFD"/>
    <w:rsid w:val="00B73324"/>
    <w:rsid w:val="00B75C7C"/>
    <w:rsid w:val="00B7741E"/>
    <w:rsid w:val="00B804F5"/>
    <w:rsid w:val="00B818A4"/>
    <w:rsid w:val="00B87D03"/>
    <w:rsid w:val="00B96005"/>
    <w:rsid w:val="00B96096"/>
    <w:rsid w:val="00BA3ECC"/>
    <w:rsid w:val="00BA45AA"/>
    <w:rsid w:val="00BB0354"/>
    <w:rsid w:val="00BB05E7"/>
    <w:rsid w:val="00BC0C3F"/>
    <w:rsid w:val="00BD0D18"/>
    <w:rsid w:val="00BD0FFE"/>
    <w:rsid w:val="00BD3F04"/>
    <w:rsid w:val="00BD43B6"/>
    <w:rsid w:val="00BD5024"/>
    <w:rsid w:val="00BD5D63"/>
    <w:rsid w:val="00BE1311"/>
    <w:rsid w:val="00BE45CB"/>
    <w:rsid w:val="00BE6891"/>
    <w:rsid w:val="00BF106C"/>
    <w:rsid w:val="00BF35B8"/>
    <w:rsid w:val="00BF52AB"/>
    <w:rsid w:val="00C03301"/>
    <w:rsid w:val="00C035E8"/>
    <w:rsid w:val="00C04DAC"/>
    <w:rsid w:val="00C04EC3"/>
    <w:rsid w:val="00C13230"/>
    <w:rsid w:val="00C14A31"/>
    <w:rsid w:val="00C16403"/>
    <w:rsid w:val="00C21EDB"/>
    <w:rsid w:val="00C222DC"/>
    <w:rsid w:val="00C23DC2"/>
    <w:rsid w:val="00C256AC"/>
    <w:rsid w:val="00C340EC"/>
    <w:rsid w:val="00C4725C"/>
    <w:rsid w:val="00C502BE"/>
    <w:rsid w:val="00C52878"/>
    <w:rsid w:val="00C54817"/>
    <w:rsid w:val="00C6253B"/>
    <w:rsid w:val="00C62D88"/>
    <w:rsid w:val="00C705C1"/>
    <w:rsid w:val="00C74D1A"/>
    <w:rsid w:val="00C83A4E"/>
    <w:rsid w:val="00C83B33"/>
    <w:rsid w:val="00C92D68"/>
    <w:rsid w:val="00C9331A"/>
    <w:rsid w:val="00C94262"/>
    <w:rsid w:val="00C9591C"/>
    <w:rsid w:val="00CA1289"/>
    <w:rsid w:val="00CB1694"/>
    <w:rsid w:val="00CB1FC3"/>
    <w:rsid w:val="00CC443F"/>
    <w:rsid w:val="00CC4DA2"/>
    <w:rsid w:val="00CC5062"/>
    <w:rsid w:val="00CC732F"/>
    <w:rsid w:val="00CC78EA"/>
    <w:rsid w:val="00CD16A2"/>
    <w:rsid w:val="00CD3579"/>
    <w:rsid w:val="00CD6F1D"/>
    <w:rsid w:val="00CD7C96"/>
    <w:rsid w:val="00CE3A7B"/>
    <w:rsid w:val="00CE4678"/>
    <w:rsid w:val="00CE5DC7"/>
    <w:rsid w:val="00D0032B"/>
    <w:rsid w:val="00D069F1"/>
    <w:rsid w:val="00D10A26"/>
    <w:rsid w:val="00D22486"/>
    <w:rsid w:val="00D23B91"/>
    <w:rsid w:val="00D3020A"/>
    <w:rsid w:val="00D3641E"/>
    <w:rsid w:val="00D370E3"/>
    <w:rsid w:val="00D408CE"/>
    <w:rsid w:val="00D4159C"/>
    <w:rsid w:val="00D42B3E"/>
    <w:rsid w:val="00D47DF1"/>
    <w:rsid w:val="00D52F45"/>
    <w:rsid w:val="00D56AED"/>
    <w:rsid w:val="00D5737A"/>
    <w:rsid w:val="00D756BD"/>
    <w:rsid w:val="00D826A4"/>
    <w:rsid w:val="00D8319F"/>
    <w:rsid w:val="00D8348A"/>
    <w:rsid w:val="00D86833"/>
    <w:rsid w:val="00D8769B"/>
    <w:rsid w:val="00D91EB9"/>
    <w:rsid w:val="00D92178"/>
    <w:rsid w:val="00D92D19"/>
    <w:rsid w:val="00DA3DAA"/>
    <w:rsid w:val="00DA3DB4"/>
    <w:rsid w:val="00DA4853"/>
    <w:rsid w:val="00DB00C8"/>
    <w:rsid w:val="00DB1283"/>
    <w:rsid w:val="00DB353D"/>
    <w:rsid w:val="00DB6656"/>
    <w:rsid w:val="00DB6EC8"/>
    <w:rsid w:val="00DC0F20"/>
    <w:rsid w:val="00DC26D5"/>
    <w:rsid w:val="00DC4EF8"/>
    <w:rsid w:val="00DD07C2"/>
    <w:rsid w:val="00DD234D"/>
    <w:rsid w:val="00DD28FC"/>
    <w:rsid w:val="00DE60C7"/>
    <w:rsid w:val="00DE6E49"/>
    <w:rsid w:val="00DF351F"/>
    <w:rsid w:val="00E03BD1"/>
    <w:rsid w:val="00E04097"/>
    <w:rsid w:val="00E04A03"/>
    <w:rsid w:val="00E057B1"/>
    <w:rsid w:val="00E0757B"/>
    <w:rsid w:val="00E20CC2"/>
    <w:rsid w:val="00E2512A"/>
    <w:rsid w:val="00E33D4A"/>
    <w:rsid w:val="00E35F01"/>
    <w:rsid w:val="00E45388"/>
    <w:rsid w:val="00E52D4B"/>
    <w:rsid w:val="00E57A07"/>
    <w:rsid w:val="00E6142E"/>
    <w:rsid w:val="00E62D01"/>
    <w:rsid w:val="00E708D8"/>
    <w:rsid w:val="00E71F02"/>
    <w:rsid w:val="00E767FA"/>
    <w:rsid w:val="00E83FB1"/>
    <w:rsid w:val="00E83FD7"/>
    <w:rsid w:val="00E87E37"/>
    <w:rsid w:val="00E90597"/>
    <w:rsid w:val="00E94CB1"/>
    <w:rsid w:val="00E94FA8"/>
    <w:rsid w:val="00EA0955"/>
    <w:rsid w:val="00EA1422"/>
    <w:rsid w:val="00EA2342"/>
    <w:rsid w:val="00EA2641"/>
    <w:rsid w:val="00EA6392"/>
    <w:rsid w:val="00EB1877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EF61C3"/>
    <w:rsid w:val="00F00C98"/>
    <w:rsid w:val="00F067FB"/>
    <w:rsid w:val="00F07779"/>
    <w:rsid w:val="00F12594"/>
    <w:rsid w:val="00F23001"/>
    <w:rsid w:val="00F23485"/>
    <w:rsid w:val="00F2349F"/>
    <w:rsid w:val="00F237D4"/>
    <w:rsid w:val="00F2578C"/>
    <w:rsid w:val="00F31F4C"/>
    <w:rsid w:val="00F3747C"/>
    <w:rsid w:val="00F37A16"/>
    <w:rsid w:val="00F409A2"/>
    <w:rsid w:val="00F4390C"/>
    <w:rsid w:val="00F4525E"/>
    <w:rsid w:val="00F53F86"/>
    <w:rsid w:val="00F5648B"/>
    <w:rsid w:val="00F571BB"/>
    <w:rsid w:val="00F63ABB"/>
    <w:rsid w:val="00F63AE8"/>
    <w:rsid w:val="00F6633F"/>
    <w:rsid w:val="00F66656"/>
    <w:rsid w:val="00F71045"/>
    <w:rsid w:val="00F71B78"/>
    <w:rsid w:val="00F7715E"/>
    <w:rsid w:val="00F77E43"/>
    <w:rsid w:val="00F91E4B"/>
    <w:rsid w:val="00F9661B"/>
    <w:rsid w:val="00FA24EA"/>
    <w:rsid w:val="00FA3559"/>
    <w:rsid w:val="00FA55EC"/>
    <w:rsid w:val="00FA5ADA"/>
    <w:rsid w:val="00FB0EAE"/>
    <w:rsid w:val="00FB486C"/>
    <w:rsid w:val="00FC1728"/>
    <w:rsid w:val="00FC2061"/>
    <w:rsid w:val="00FC3BBA"/>
    <w:rsid w:val="00FC512B"/>
    <w:rsid w:val="00FC7F1E"/>
    <w:rsid w:val="00FE41FD"/>
    <w:rsid w:val="00FE522E"/>
    <w:rsid w:val="00FE55B8"/>
    <w:rsid w:val="00FE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16F"/>
    <w:pPr>
      <w:suppressAutoHyphens/>
      <w:spacing w:after="200" w:line="276" w:lineRule="auto"/>
    </w:pPr>
    <w:rPr>
      <w:color w:val="00000A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0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">
    <w:name w:val="Заголовок1"/>
    <w:basedOn w:val="Normal"/>
    <w:next w:val="BodyText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016F"/>
    <w:rPr>
      <w:color w:val="00000A"/>
      <w:lang w:eastAsia="en-US"/>
    </w:rPr>
  </w:style>
  <w:style w:type="paragraph" w:styleId="List">
    <w:name w:val="List"/>
    <w:basedOn w:val="BodyText"/>
    <w:uiPriority w:val="99"/>
    <w:rsid w:val="0093016F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93016F"/>
    <w:pPr>
      <w:ind w:left="220" w:hanging="220"/>
    </w:pPr>
  </w:style>
  <w:style w:type="paragraph" w:styleId="IndexHeading">
    <w:name w:val="index heading"/>
    <w:basedOn w:val="Normal"/>
    <w:uiPriority w:val="99"/>
    <w:rsid w:val="0093016F"/>
    <w:pPr>
      <w:suppressLineNumbers/>
    </w:pPr>
    <w:rPr>
      <w:rFonts w:cs="Mangal"/>
    </w:rPr>
  </w:style>
  <w:style w:type="paragraph" w:customStyle="1" w:styleId="a1">
    <w:name w:val="Заглавие"/>
    <w:basedOn w:val="Normal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 w:cs="Times New Roman"/>
      <w:color w:val="00000A"/>
      <w:szCs w:val="20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Cs w:val="20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Cs w:val="20"/>
    </w:rPr>
  </w:style>
  <w:style w:type="paragraph" w:styleId="Header">
    <w:name w:val="header"/>
    <w:basedOn w:val="Normal"/>
    <w:link w:val="HeaderChar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016F"/>
    <w:rPr>
      <w:color w:val="00000A"/>
      <w:lang w:eastAsia="en-US"/>
    </w:rPr>
  </w:style>
  <w:style w:type="paragraph" w:styleId="Footer">
    <w:name w:val="footer"/>
    <w:basedOn w:val="Normal"/>
    <w:link w:val="FooterChar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016F"/>
    <w:rPr>
      <w:color w:val="00000A"/>
      <w:lang w:eastAsia="en-US"/>
    </w:rPr>
  </w:style>
  <w:style w:type="paragraph" w:styleId="NormalWeb">
    <w:name w:val="Normal (Web)"/>
    <w:basedOn w:val="Normal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2">
    <w:name w:val="Содержимое врезки"/>
    <w:basedOn w:val="Normal"/>
    <w:uiPriority w:val="99"/>
    <w:rsid w:val="0093016F"/>
  </w:style>
  <w:style w:type="character" w:styleId="Hyperlink">
    <w:name w:val="Hyperlink"/>
    <w:basedOn w:val="DefaultParagraphFont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BalloonText">
    <w:name w:val="Balloon Text"/>
    <w:basedOn w:val="Normal"/>
    <w:link w:val="BalloonTextChar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0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3">
    <w:name w:val="Содержимое таблицы"/>
    <w:basedOn w:val="Normal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4">
    <w:name w:val="Заголовок таблицы"/>
    <w:basedOn w:val="a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sz w:val="20"/>
      <w:szCs w:val="20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TableGrid">
    <w:name w:val="Table Grid"/>
    <w:basedOn w:val="TableNormal"/>
    <w:uiPriority w:val="99"/>
    <w:locked/>
    <w:rsid w:val="006930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216612"/>
    <w:rPr>
      <w:rFonts w:eastAsia="Times New Roman"/>
      <w:color w:val="00000A"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8666B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98666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5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366BADB120C51877E88353FF7ABAC3460500FA5C8553788694ADB9E2AF65F3D2AA7DB46DH" TargetMode="External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18" Type="http://schemas.openxmlformats.org/officeDocument/2006/relationships/hyperlink" Target="consultantplus://offline/ref=787C9C682920FDFD4C9C366BADB120C51877E88353FF78BAC2440500FA5C855378B866H" TargetMode="External"/><Relationship Id="rId26" Type="http://schemas.openxmlformats.org/officeDocument/2006/relationships/hyperlink" Target="consultantplus://offline/ref=787C9C682920FDFD4C9C366BADB120C51877E88353FF78BAC2440500FA5C855378B866H" TargetMode="External"/><Relationship Id="rId39" Type="http://schemas.openxmlformats.org/officeDocument/2006/relationships/hyperlink" Target="consultantplus://offline/ref=787C9C682920FDFD4C9C366BADB120C51877E88353FF78BAC2440500FA5C855378B866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7C9C682920FDFD4C9C366BADB120C51877E88353FF78BAC2440500FA5C855378B866H" TargetMode="External"/><Relationship Id="rId34" Type="http://schemas.openxmlformats.org/officeDocument/2006/relationships/hyperlink" Target="consultantplus://offline/ref=787C9C682920FDFD4C9C366BADB120C51877E88353FF78BAC2440500FA5C855378B866H" TargetMode="External"/><Relationship Id="rId42" Type="http://schemas.openxmlformats.org/officeDocument/2006/relationships/hyperlink" Target="consultantplus://offline/ref=787C9C682920FDFD4C9C366BADB120C51877E88353FF78BAC2440500FA5C855378B866H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787C9C682920FDFD4C9C2866BBDD7ECA1B7CB68F53F777EC99160357A5B06CH" TargetMode="External"/><Relationship Id="rId17" Type="http://schemas.openxmlformats.org/officeDocument/2006/relationships/hyperlink" Target="consultantplus://offline/ref=787C9C682920FDFD4C9C366BADB120C51877E88353FF78BAC2440500FA5C855378B866H" TargetMode="External"/><Relationship Id="rId25" Type="http://schemas.openxmlformats.org/officeDocument/2006/relationships/hyperlink" Target="consultantplus://offline/ref=787C9C682920FDFD4C9C366BADB120C51877E88353FF78BAC2440500FA5C855378B866H" TargetMode="External"/><Relationship Id="rId33" Type="http://schemas.openxmlformats.org/officeDocument/2006/relationships/hyperlink" Target="consultantplus://offline/ref=787C9C682920FDFD4C9C366BADB120C51877E88353FF78BAC2440500FA5C855378B866H" TargetMode="External"/><Relationship Id="rId38" Type="http://schemas.openxmlformats.org/officeDocument/2006/relationships/hyperlink" Target="consultantplus://offline/ref=787C9C682920FDFD4C9C366BADB120C51877E88353FF78BAC2440500FA5C855378B866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7C9C682920FDFD4C9C366BADB120C51877E88353FF78BAC2440500FA5C855378B866H" TargetMode="External"/><Relationship Id="rId20" Type="http://schemas.openxmlformats.org/officeDocument/2006/relationships/hyperlink" Target="consultantplus://offline/ref=787C9C682920FDFD4C9C366BADB120C51877E88353FF78BAC2440500FA5C855378B866H" TargetMode="External"/><Relationship Id="rId29" Type="http://schemas.openxmlformats.org/officeDocument/2006/relationships/hyperlink" Target="consultantplus://offline/ref=787C9C682920FDFD4C9C366BADB120C51877E88353FF78BAC2440500FA5C855378B866H" TargetMode="External"/><Relationship Id="rId41" Type="http://schemas.openxmlformats.org/officeDocument/2006/relationships/hyperlink" Target="consultantplus://offline/ref=787C9C682920FDFD4C9C366BADB120C51877E88353FF78BAC2440500FA5C855378B866H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87C9C682920FDFD4C9C2866BBDD7ECA1B7CB6875AF977EC99160357A50C830638C692FFFBBA6FH" TargetMode="External"/><Relationship Id="rId24" Type="http://schemas.openxmlformats.org/officeDocument/2006/relationships/hyperlink" Target="consultantplus://offline/ref=787C9C682920FDFD4C9C366BADB120C51877E88353FF78BAC2440500FA5C855378B866H" TargetMode="External"/><Relationship Id="rId32" Type="http://schemas.openxmlformats.org/officeDocument/2006/relationships/hyperlink" Target="consultantplus://offline/ref=787C9C682920FDFD4C9C366BADB120C51877E88353FF78BAC2440500FA5C855378B866H" TargetMode="External"/><Relationship Id="rId37" Type="http://schemas.openxmlformats.org/officeDocument/2006/relationships/hyperlink" Target="consultantplus://offline/ref=787C9C682920FDFD4C9C366BADB120C51877E88353FF78BAC2440500FA5C855378B866H" TargetMode="External"/><Relationship Id="rId40" Type="http://schemas.openxmlformats.org/officeDocument/2006/relationships/hyperlink" Target="consultantplus://offline/ref=787C9C682920FDFD4C9C366BADB120C51877E88353FF78BAC2440500FA5C855378B866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87C9C682920FDFD4C9C366BADB120C51877E88353FF78BAC2440500FA5C855378B866H" TargetMode="External"/><Relationship Id="rId23" Type="http://schemas.openxmlformats.org/officeDocument/2006/relationships/hyperlink" Target="consultantplus://offline/ref=787C9C682920FDFD4C9C366BADB120C51877E88353FF78BAC2440500FA5C855378B866H" TargetMode="External"/><Relationship Id="rId28" Type="http://schemas.openxmlformats.org/officeDocument/2006/relationships/hyperlink" Target="consultantplus://offline/ref=787C9C682920FDFD4C9C366BADB120C51877E88353FF78BAC2440500FA5C855378B866H" TargetMode="External"/><Relationship Id="rId36" Type="http://schemas.openxmlformats.org/officeDocument/2006/relationships/hyperlink" Target="consultantplus://offline/ref=787C9C682920FDFD4C9C366BADB120C51877E88353FF78BAC2440500FA5C855378B866H" TargetMode="External"/><Relationship Id="rId10" Type="http://schemas.openxmlformats.org/officeDocument/2006/relationships/hyperlink" Target="http://narovchat.pnzreg.ru" TargetMode="External"/><Relationship Id="rId19" Type="http://schemas.openxmlformats.org/officeDocument/2006/relationships/hyperlink" Target="consultantplus://offline/ref=787C9C682920FDFD4C9C366BADB120C51877E88353FF78BAC2440500FA5C855378B866H" TargetMode="External"/><Relationship Id="rId31" Type="http://schemas.openxmlformats.org/officeDocument/2006/relationships/hyperlink" Target="consultantplus://offline/ref=787C9C682920FDFD4C9C366BADB120C51877E88353FF78BAC2440500FA5C855378B866H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narovch_adm@sura.ru" TargetMode="External"/><Relationship Id="rId14" Type="http://schemas.openxmlformats.org/officeDocument/2006/relationships/hyperlink" Target="consultantplus://offline/ref=787C9C682920FDFD4C9C366BADB120C51877E88353FF7ABAC3460500FA5C8553788694ADB9E2AF65F3D2AA7DB46DH" TargetMode="External"/><Relationship Id="rId22" Type="http://schemas.openxmlformats.org/officeDocument/2006/relationships/hyperlink" Target="consultantplus://offline/ref=787C9C682920FDFD4C9C366BADB120C51877E88353FF78BAC2440500FA5C855378B866H" TargetMode="External"/><Relationship Id="rId27" Type="http://schemas.openxmlformats.org/officeDocument/2006/relationships/hyperlink" Target="consultantplus://offline/ref=787C9C682920FDFD4C9C366BADB120C51877E88353FF78BAC2440500FA5C855378B866H" TargetMode="External"/><Relationship Id="rId30" Type="http://schemas.openxmlformats.org/officeDocument/2006/relationships/hyperlink" Target="consultantplus://offline/ref=787C9C682920FDFD4C9C366BADB120C51877E88353FF78BAC2440500FA5C855378B866H" TargetMode="External"/><Relationship Id="rId35" Type="http://schemas.openxmlformats.org/officeDocument/2006/relationships/hyperlink" Target="consultantplus://offline/ref=787C9C682920FDFD4C9C366BADB120C51877E88353FF78BAC2440500FA5C855378B866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531</TotalTime>
  <Pages>41</Pages>
  <Words>12948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Кривозубова СС</dc:creator>
  <cp:keywords/>
  <dc:description/>
  <cp:lastModifiedBy>user</cp:lastModifiedBy>
  <cp:revision>35</cp:revision>
  <cp:lastPrinted>2018-09-17T12:53:00Z</cp:lastPrinted>
  <dcterms:created xsi:type="dcterms:W3CDTF">2017-09-18T17:20:00Z</dcterms:created>
  <dcterms:modified xsi:type="dcterms:W3CDTF">2018-11-28T06:48:00Z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